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7" w:type="dxa"/>
        <w:jc w:val="center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2"/>
        <w:gridCol w:w="4273"/>
        <w:gridCol w:w="2592"/>
      </w:tblGrid>
      <w:tr w:rsidR="00A31CC9" w:rsidRPr="001D0945" w:rsidTr="008B2162">
        <w:trPr>
          <w:trHeight w:val="456"/>
          <w:jc w:val="center"/>
        </w:trPr>
        <w:tc>
          <w:tcPr>
            <w:tcW w:w="3622" w:type="dxa"/>
            <w:vMerge w:val="restart"/>
            <w:tcMar>
              <w:left w:w="0" w:type="dxa"/>
              <w:right w:w="0" w:type="dxa"/>
            </w:tcMar>
            <w:vAlign w:val="center"/>
          </w:tcPr>
          <w:p w:rsidR="00A31CC9" w:rsidRPr="001D0945" w:rsidRDefault="00A31CC9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  </w:t>
            </w:r>
            <w:r w:rsidRPr="001D0945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Reading Boat </w:t>
            </w:r>
            <w:r>
              <w:rPr>
                <w:rFonts w:ascii="Arial" w:hAnsi="Arial" w:cs="Arial"/>
                <w:b/>
                <w:bCs/>
                <w:sz w:val="34"/>
                <w:szCs w:val="34"/>
              </w:rPr>
              <w:t>2</w:t>
            </w:r>
          </w:p>
        </w:tc>
        <w:tc>
          <w:tcPr>
            <w:tcW w:w="4273" w:type="dxa"/>
            <w:vMerge w:val="restart"/>
            <w:tcMar>
              <w:left w:w="0" w:type="dxa"/>
              <w:right w:w="0" w:type="dxa"/>
            </w:tcMar>
            <w:vAlign w:val="center"/>
          </w:tcPr>
          <w:p w:rsidR="00A31CC9" w:rsidRPr="001D0945" w:rsidRDefault="00A31CC9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1D0945">
              <w:rPr>
                <w:rFonts w:ascii="Arial" w:hAnsi="Arial" w:cs="Arial"/>
                <w:b/>
                <w:bCs/>
                <w:sz w:val="34"/>
                <w:szCs w:val="34"/>
              </w:rPr>
              <w:t>Midterm Exam</w:t>
            </w:r>
          </w:p>
          <w:p w:rsidR="00A31CC9" w:rsidRPr="001D0945" w:rsidRDefault="00A31CC9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1D0945">
              <w:rPr>
                <w:rFonts w:ascii="Arial" w:hAnsi="Arial" w:cs="Arial"/>
                <w:sz w:val="22"/>
              </w:rPr>
              <w:t>(Units 1~10)</w:t>
            </w:r>
          </w:p>
        </w:tc>
        <w:tc>
          <w:tcPr>
            <w:tcW w:w="2592" w:type="dxa"/>
            <w:tcMar>
              <w:left w:w="0" w:type="dxa"/>
              <w:right w:w="0" w:type="dxa"/>
            </w:tcMar>
            <w:vAlign w:val="center"/>
          </w:tcPr>
          <w:p w:rsidR="00A31CC9" w:rsidRPr="001D0945" w:rsidRDefault="00A31CC9" w:rsidP="003D4BDE">
            <w:pPr>
              <w:pStyle w:val="Header"/>
              <w:spacing w:line="276" w:lineRule="auto"/>
              <w:ind w:firstLine="90"/>
              <w:jc w:val="left"/>
              <w:rPr>
                <w:rFonts w:ascii="Arial" w:hAnsi="Arial" w:cs="Arial"/>
                <w:b/>
                <w:bCs/>
              </w:rPr>
            </w:pPr>
            <w:r w:rsidRPr="001D0945">
              <w:rPr>
                <w:rFonts w:ascii="Arial" w:hAnsi="Arial" w:cs="Arial"/>
                <w:b/>
                <w:bCs/>
                <w:sz w:val="22"/>
              </w:rPr>
              <w:t xml:space="preserve">Name :  </w:t>
            </w:r>
          </w:p>
        </w:tc>
      </w:tr>
      <w:tr w:rsidR="00A31CC9" w:rsidRPr="001D0945" w:rsidTr="008B2162">
        <w:trPr>
          <w:trHeight w:val="457"/>
          <w:jc w:val="center"/>
        </w:trPr>
        <w:tc>
          <w:tcPr>
            <w:tcW w:w="3622" w:type="dxa"/>
            <w:vMerge/>
            <w:tcMar>
              <w:left w:w="0" w:type="dxa"/>
              <w:right w:w="0" w:type="dxa"/>
            </w:tcMar>
            <w:vAlign w:val="center"/>
          </w:tcPr>
          <w:p w:rsidR="00A31CC9" w:rsidRPr="001D0945" w:rsidRDefault="00A31CC9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73" w:type="dxa"/>
            <w:vMerge/>
            <w:tcMar>
              <w:left w:w="0" w:type="dxa"/>
              <w:right w:w="0" w:type="dxa"/>
            </w:tcMar>
            <w:vAlign w:val="center"/>
          </w:tcPr>
          <w:p w:rsidR="00A31CC9" w:rsidRPr="001D0945" w:rsidRDefault="00A31CC9" w:rsidP="00741E2A">
            <w:pPr>
              <w:pStyle w:val="Header"/>
              <w:spacing w:line="276" w:lineRule="auto"/>
              <w:jc w:val="center"/>
              <w:rPr>
                <w:rFonts w:ascii="Arial" w:hAnsi="Arial" w:cs="Arial"/>
                <w:b/>
                <w:bCs/>
                <w:sz w:val="34"/>
                <w:szCs w:val="34"/>
              </w:rPr>
            </w:pPr>
          </w:p>
        </w:tc>
        <w:tc>
          <w:tcPr>
            <w:tcW w:w="2592" w:type="dxa"/>
            <w:tcMar>
              <w:left w:w="0" w:type="dxa"/>
              <w:right w:w="0" w:type="dxa"/>
            </w:tcMar>
            <w:vAlign w:val="center"/>
          </w:tcPr>
          <w:p w:rsidR="00A31CC9" w:rsidRPr="001D0945" w:rsidRDefault="00A31CC9" w:rsidP="003D4BDE">
            <w:pPr>
              <w:pStyle w:val="Header"/>
              <w:spacing w:line="276" w:lineRule="auto"/>
              <w:ind w:firstLine="110"/>
              <w:jc w:val="left"/>
              <w:rPr>
                <w:rFonts w:ascii="Arial" w:hAnsi="Arial" w:cs="Arial"/>
                <w:b/>
                <w:bCs/>
              </w:rPr>
            </w:pPr>
            <w:r w:rsidRPr="001D0945">
              <w:rPr>
                <w:rFonts w:ascii="Arial" w:hAnsi="Arial" w:cs="Arial"/>
                <w:b/>
                <w:bCs/>
                <w:sz w:val="22"/>
              </w:rPr>
              <w:t>Score :        / 100</w:t>
            </w:r>
          </w:p>
        </w:tc>
      </w:tr>
    </w:tbl>
    <w:p w:rsidR="00A31CC9" w:rsidRDefault="00A31CC9">
      <w:pPr>
        <w:rPr>
          <w:rFonts w:ascii="Arial" w:hAnsi="Arial" w:cs="Arial"/>
        </w:rPr>
      </w:pPr>
    </w:p>
    <w:p w:rsidR="00A31CC9" w:rsidRDefault="00A31CC9" w:rsidP="001D0945">
      <w:pPr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</w:t>
      </w:r>
      <w:r>
        <w:rPr>
          <w:rFonts w:ascii="Arial" w:hAnsi="Arial" w:cs="Arial"/>
          <w:b/>
          <w:sz w:val="24"/>
          <w:szCs w:val="24"/>
        </w:rPr>
        <w:t>See the pictures and w</w:t>
      </w:r>
      <w:r w:rsidRPr="001D0945">
        <w:rPr>
          <w:rFonts w:ascii="Arial" w:hAnsi="Arial" w:cs="Arial"/>
          <w:b/>
          <w:sz w:val="24"/>
          <w:szCs w:val="24"/>
        </w:rPr>
        <w:t>rite the word</w:t>
      </w:r>
      <w:r>
        <w:rPr>
          <w:rFonts w:ascii="Arial" w:hAnsi="Arial" w:cs="Arial"/>
          <w:b/>
          <w:sz w:val="24"/>
          <w:szCs w:val="24"/>
        </w:rPr>
        <w:t>s</w:t>
      </w:r>
      <w:r w:rsidRPr="001D0945">
        <w:rPr>
          <w:rFonts w:ascii="Arial" w:hAnsi="Arial" w:cs="Arial"/>
          <w:b/>
          <w:sz w:val="24"/>
          <w:szCs w:val="24"/>
        </w:rPr>
        <w:t>. (2 points)</w:t>
      </w:r>
    </w:p>
    <w:p w:rsidR="00A31CC9" w:rsidRPr="001D0945" w:rsidRDefault="00A31CC9" w:rsidP="001D0945">
      <w:pPr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A0"/>
      </w:tblPr>
      <w:tblGrid>
        <w:gridCol w:w="2132"/>
        <w:gridCol w:w="2133"/>
        <w:gridCol w:w="2133"/>
        <w:gridCol w:w="2133"/>
        <w:gridCol w:w="2133"/>
      </w:tblGrid>
      <w:tr w:rsidR="00A31CC9" w:rsidTr="00BA7717">
        <w:trPr>
          <w:trHeight w:val="2085"/>
        </w:trPr>
        <w:tc>
          <w:tcPr>
            <w:tcW w:w="2132" w:type="dxa"/>
          </w:tcPr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10pt;margin-top:14.75pt;width:85.6pt;height:79.5pt;z-index:251659776">
                  <v:imagedata r:id="rId7" o:title="" croptop="6470f" cropbottom="11020f" cropleft="7019f" cropright="7220f"/>
                </v:shape>
              </w:pict>
            </w:r>
            <w:r w:rsidRPr="00725912"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A31CC9" w:rsidRPr="00C0625B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0" type="#_x0000_t75" style="position:absolute;left:0;text-align:left;margin-left:8.2pt;margin-top:5.55pt;width:86.75pt;height:89.4pt;z-index:251660800;mso-position-horizontal-relative:text;mso-position-vertical-relative:text">
                  <v:imagedata r:id="rId8" o:title="" croptop="3283f" cropbottom="2189f" cropleft="3497f" cropright="5148f"/>
                </v:shape>
              </w:pict>
            </w:r>
            <w:r w:rsidRPr="00725912"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  <w:p w:rsidR="00A31CC9" w:rsidRPr="00BA7717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1" type="#_x0000_t75" style="position:absolute;left:0;text-align:left;margin-left:-3.25pt;margin-top:14.75pt;width:101.2pt;height:87.9pt;z-index:251661824;mso-position-horizontal-relative:text;mso-position-vertical-relative:text">
                  <v:imagedata r:id="rId9" o:title="" croptop="5976f" cropleft="5794f"/>
                </v:shape>
              </w:pict>
            </w:r>
            <w:r w:rsidRPr="00725912">
              <w:rPr>
                <w:rFonts w:ascii="Arial" w:hAnsi="Arial" w:cs="Arial"/>
                <w:sz w:val="24"/>
                <w:szCs w:val="24"/>
              </w:rPr>
              <w:t xml:space="preserve">3. </w:t>
            </w:r>
          </w:p>
          <w:p w:rsidR="00A31CC9" w:rsidRPr="00BA7717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2" type="#_x0000_t75" style="position:absolute;left:0;text-align:left;margin-left:-4.65pt;margin-top:14.55pt;width:102.9pt;height:79.25pt;z-index:251662848;mso-position-horizontal-relative:text;mso-position-vertical-relative:text">
                  <v:imagedata r:id="rId10" o:title="" croptop="9203f" cropbottom="12923f" cropleft="3510f" cropright="4312f"/>
                </v:shape>
              </w:pict>
            </w:r>
            <w:r w:rsidRPr="00725912">
              <w:rPr>
                <w:rFonts w:ascii="Arial" w:hAnsi="Arial" w:cs="Arial"/>
                <w:sz w:val="24"/>
                <w:szCs w:val="24"/>
              </w:rPr>
              <w:t xml:space="preserve">4. </w:t>
            </w:r>
          </w:p>
          <w:p w:rsidR="00A31CC9" w:rsidRPr="00BA7717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3" w:type="dxa"/>
          </w:tcPr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3" type="#_x0000_t75" style="position:absolute;left:0;text-align:left;margin-left:8.45pt;margin-top:14.75pt;width:85.05pt;height:84.95pt;z-index:251663872;mso-position-horizontal-relative:text;mso-position-vertical-relative:text">
                  <v:imagedata r:id="rId11" o:title="" croptop="2660f" cropbottom="10140f" cropleft="4390f" cropright="8532f"/>
                </v:shape>
              </w:pict>
            </w:r>
            <w:r w:rsidRPr="00725912">
              <w:rPr>
                <w:rFonts w:ascii="Arial" w:hAnsi="Arial" w:cs="Arial"/>
                <w:sz w:val="24"/>
                <w:szCs w:val="24"/>
              </w:rPr>
              <w:t xml:space="preserve">5. </w:t>
            </w:r>
          </w:p>
          <w:p w:rsidR="00A31CC9" w:rsidRPr="00BA7717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CC9" w:rsidTr="00725912">
        <w:trPr>
          <w:trHeight w:val="552"/>
        </w:trPr>
        <w:tc>
          <w:tcPr>
            <w:tcW w:w="2132" w:type="dxa"/>
            <w:vAlign w:val="center"/>
          </w:tcPr>
          <w:p w:rsidR="00A31CC9" w:rsidRPr="00725912" w:rsidRDefault="00A31CC9" w:rsidP="00725912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25912">
              <w:rPr>
                <w:rFonts w:ascii="Arial" w:hAnsi="Arial" w:cs="Arial"/>
                <w:sz w:val="28"/>
                <w:szCs w:val="28"/>
              </w:rPr>
              <w:t xml:space="preserve">f r g n i e </w:t>
            </w:r>
          </w:p>
        </w:tc>
        <w:tc>
          <w:tcPr>
            <w:tcW w:w="2133" w:type="dxa"/>
            <w:vAlign w:val="center"/>
          </w:tcPr>
          <w:p w:rsidR="00A31CC9" w:rsidRPr="00725912" w:rsidRDefault="00A31CC9" w:rsidP="00725912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25912">
              <w:rPr>
                <w:rFonts w:ascii="Arial" w:hAnsi="Arial" w:cs="Arial"/>
                <w:sz w:val="28"/>
                <w:szCs w:val="28"/>
              </w:rPr>
              <w:t>d e f e</w:t>
            </w:r>
          </w:p>
        </w:tc>
        <w:tc>
          <w:tcPr>
            <w:tcW w:w="2133" w:type="dxa"/>
            <w:vAlign w:val="center"/>
          </w:tcPr>
          <w:p w:rsidR="00A31CC9" w:rsidRPr="00725912" w:rsidRDefault="00A31CC9" w:rsidP="00725912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25912">
              <w:rPr>
                <w:rFonts w:ascii="Arial" w:hAnsi="Arial" w:cs="Arial"/>
                <w:sz w:val="28"/>
                <w:szCs w:val="28"/>
              </w:rPr>
              <w:t>r d e v i</w:t>
            </w:r>
          </w:p>
        </w:tc>
        <w:tc>
          <w:tcPr>
            <w:tcW w:w="2133" w:type="dxa"/>
            <w:vAlign w:val="center"/>
          </w:tcPr>
          <w:p w:rsidR="00A31CC9" w:rsidRPr="00725912" w:rsidRDefault="00A31CC9" w:rsidP="00725912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25912">
              <w:rPr>
                <w:rFonts w:ascii="Arial" w:hAnsi="Arial" w:cs="Arial"/>
                <w:sz w:val="28"/>
                <w:szCs w:val="28"/>
              </w:rPr>
              <w:t>s i h p w e r</w:t>
            </w:r>
          </w:p>
        </w:tc>
        <w:tc>
          <w:tcPr>
            <w:tcW w:w="2133" w:type="dxa"/>
            <w:vAlign w:val="center"/>
          </w:tcPr>
          <w:p w:rsidR="00A31CC9" w:rsidRPr="00725912" w:rsidRDefault="00A31CC9" w:rsidP="00725912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25912">
              <w:rPr>
                <w:rFonts w:ascii="Arial" w:hAnsi="Arial" w:cs="Arial"/>
                <w:sz w:val="28"/>
                <w:szCs w:val="28"/>
              </w:rPr>
              <w:t xml:space="preserve">o r t a p r </w:t>
            </w:r>
          </w:p>
        </w:tc>
      </w:tr>
      <w:tr w:rsidR="00A31CC9" w:rsidTr="00725912">
        <w:trPr>
          <w:trHeight w:val="702"/>
        </w:trPr>
        <w:tc>
          <w:tcPr>
            <w:tcW w:w="2132" w:type="dxa"/>
          </w:tcPr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25912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  <w:tc>
          <w:tcPr>
            <w:tcW w:w="2133" w:type="dxa"/>
          </w:tcPr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25912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  <w:tc>
          <w:tcPr>
            <w:tcW w:w="2133" w:type="dxa"/>
          </w:tcPr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25912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  <w:tc>
          <w:tcPr>
            <w:tcW w:w="2133" w:type="dxa"/>
          </w:tcPr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25912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  <w:tc>
          <w:tcPr>
            <w:tcW w:w="2133" w:type="dxa"/>
          </w:tcPr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31CC9" w:rsidRPr="00725912" w:rsidRDefault="00A31CC9" w:rsidP="0072591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25912">
              <w:rPr>
                <w:rFonts w:ascii="Arial" w:hAnsi="Arial" w:cs="Arial"/>
                <w:sz w:val="24"/>
                <w:szCs w:val="24"/>
              </w:rPr>
              <w:t>______________</w:t>
            </w:r>
          </w:p>
        </w:tc>
      </w:tr>
    </w:tbl>
    <w:p w:rsidR="00A31CC9" w:rsidRPr="001D0945" w:rsidRDefault="00A31CC9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A31CC9" w:rsidRDefault="00A31CC9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A31CC9" w:rsidRDefault="00A31CC9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A31CC9" w:rsidRDefault="00A31CC9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A31CC9" w:rsidRDefault="00A31CC9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A31CC9" w:rsidRDefault="00A31CC9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■ Write the word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D0945">
        <w:rPr>
          <w:rFonts w:ascii="Arial" w:hAnsi="Arial" w:cs="Arial"/>
          <w:b/>
          <w:sz w:val="24"/>
          <w:szCs w:val="24"/>
        </w:rPr>
        <w:t>from the box that best completes each sentence. (2 points)</w:t>
      </w:r>
    </w:p>
    <w:p w:rsidR="00A31CC9" w:rsidRDefault="00A31CC9" w:rsidP="00455395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34" style="position:absolute;left:0;text-align:left;margin-left:10.2pt;margin-top:10.9pt;width:463.4pt;height:41.85pt;z-index:251653632" arcsize="10923f" filled="f" strokeweight="1pt">
            <v:shadow color="#868686"/>
            <v:textbox style="mso-next-textbox:#_x0000_s1034">
              <w:txbxContent>
                <w:p w:rsidR="00A31CC9" w:rsidRPr="0016782A" w:rsidRDefault="00A31CC9" w:rsidP="00455395">
                  <w:pPr>
                    <w:ind w:firstLineChars="200" w:firstLine="320"/>
                    <w:rPr>
                      <w:rFonts w:ascii="Arial" w:hAnsi="Arial" w:cs="Arial"/>
                      <w:sz w:val="16"/>
                      <w:szCs w:val="24"/>
                    </w:rPr>
                  </w:pPr>
                </w:p>
                <w:p w:rsidR="00A31CC9" w:rsidRPr="00D95E02" w:rsidRDefault="00A31CC9" w:rsidP="00455395">
                  <w:pPr>
                    <w:spacing w:line="480" w:lineRule="auto"/>
                    <w:ind w:firstLineChars="200" w:firstLine="48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touch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  shout   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>magic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>cave</w:t>
                  </w:r>
                </w:p>
              </w:txbxContent>
            </v:textbox>
          </v:roundrect>
        </w:pict>
      </w:r>
    </w:p>
    <w:p w:rsidR="00A31CC9" w:rsidRDefault="00A31CC9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A31CC9" w:rsidRDefault="00A31CC9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A31CC9" w:rsidRPr="001D0945" w:rsidRDefault="00A31CC9" w:rsidP="00455395">
      <w:pPr>
        <w:spacing w:line="276" w:lineRule="auto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6. </w:t>
      </w:r>
      <w:r>
        <w:rPr>
          <w:rFonts w:ascii="Arial" w:hAnsi="Arial" w:cs="Arial"/>
          <w:sz w:val="24"/>
          <w:szCs w:val="24"/>
        </w:rPr>
        <w:t>A cat is bigger than a</w:t>
      </w:r>
      <w:r w:rsidRPr="001D0945">
        <w:rPr>
          <w:rFonts w:ascii="Arial" w:hAnsi="Arial" w:cs="Arial"/>
          <w:sz w:val="24"/>
          <w:szCs w:val="24"/>
        </w:rPr>
        <w:t xml:space="preserve"> _______________________.</w:t>
      </w:r>
    </w:p>
    <w:p w:rsidR="00A31CC9" w:rsidRPr="001D0945" w:rsidRDefault="00A31CC9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A31CC9" w:rsidRPr="009E4710" w:rsidRDefault="00A31CC9" w:rsidP="001D0945">
      <w:pPr>
        <w:spacing w:line="276" w:lineRule="auto"/>
        <w:ind w:firstLineChars="177" w:firstLine="425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7. </w:t>
      </w:r>
      <w:r>
        <w:rPr>
          <w:rFonts w:ascii="Arial" w:hAnsi="Arial" w:cs="Arial"/>
          <w:sz w:val="24"/>
          <w:szCs w:val="24"/>
        </w:rPr>
        <w:t xml:space="preserve">Harry Potter can do _________________ 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8. </w:t>
      </w:r>
      <w:r>
        <w:rPr>
          <w:rFonts w:ascii="Arial" w:hAnsi="Arial" w:cs="Arial"/>
          <w:sz w:val="24"/>
          <w:szCs w:val="24"/>
        </w:rPr>
        <w:t>She will</w:t>
      </w:r>
      <w:r w:rsidRPr="001D0945">
        <w:rPr>
          <w:rFonts w:ascii="Arial" w:hAnsi="Arial" w:cs="Arial"/>
          <w:sz w:val="24"/>
          <w:szCs w:val="24"/>
        </w:rPr>
        <w:t xml:space="preserve"> _________________________</w:t>
      </w:r>
      <w:r>
        <w:rPr>
          <w:rFonts w:ascii="Arial" w:hAnsi="Arial" w:cs="Arial"/>
          <w:sz w:val="24"/>
          <w:szCs w:val="24"/>
        </w:rPr>
        <w:t xml:space="preserve"> the sky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9.</w:t>
      </w:r>
      <w:r>
        <w:rPr>
          <w:rFonts w:ascii="Arial" w:hAnsi="Arial" w:cs="Arial"/>
          <w:sz w:val="24"/>
          <w:szCs w:val="24"/>
        </w:rPr>
        <w:t xml:space="preserve"> “Help!”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They _________________________ loudly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 w:firstLineChars="177" w:firstLine="425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10. </w:t>
      </w:r>
      <w:r>
        <w:rPr>
          <w:rFonts w:ascii="Arial" w:hAnsi="Arial" w:cs="Arial"/>
          <w:sz w:val="24"/>
          <w:szCs w:val="24"/>
        </w:rPr>
        <w:t>Bears sleep at the</w:t>
      </w:r>
      <w:r w:rsidRPr="001D0945">
        <w:rPr>
          <w:rFonts w:ascii="Arial" w:hAnsi="Arial" w:cs="Arial"/>
          <w:sz w:val="24"/>
          <w:szCs w:val="24"/>
        </w:rPr>
        <w:t xml:space="preserve"> _______________________. </w:t>
      </w: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69024D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  <w:sectPr w:rsidR="00A31CC9" w:rsidRPr="0069024D" w:rsidSect="003D4BDE">
          <w:headerReference w:type="default" r:id="rId12"/>
          <w:footerReference w:type="default" r:id="rId13"/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■ Circle the correct words. (4points)</w:t>
      </w: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pStyle w:val="ListParagraph"/>
        <w:numPr>
          <w:ilvl w:val="0"/>
          <w:numId w:val="2"/>
        </w:numPr>
        <w:spacing w:line="276" w:lineRule="auto"/>
        <w:ind w:left="43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Where does ( a  /  an  /  </w:t>
      </w:r>
      <w:r>
        <w:rPr>
          <w:rFonts w:cs="Arial"/>
          <w:sz w:val="24"/>
          <w:szCs w:val="24"/>
        </w:rPr>
        <w:t>Ø</w:t>
      </w:r>
      <w:r w:rsidRPr="001D0945"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octopus live?</w:t>
      </w:r>
      <w:r w:rsidRPr="001D0945">
        <w:rPr>
          <w:rFonts w:ascii="Arial" w:hAnsi="Arial" w:cs="Arial"/>
          <w:sz w:val="24"/>
          <w:szCs w:val="24"/>
        </w:rPr>
        <w:t xml:space="preserve"> </w:t>
      </w:r>
    </w:p>
    <w:p w:rsidR="00A31CC9" w:rsidRPr="001D0945" w:rsidRDefault="00A31CC9" w:rsidP="001D0945">
      <w:pPr>
        <w:spacing w:line="276" w:lineRule="auto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Mr. Simson and my father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 am  /  is  /  </w:t>
      </w:r>
      <w:r w:rsidRPr="001D0C63">
        <w:rPr>
          <w:rFonts w:ascii="Arial" w:hAnsi="Arial" w:cs="Arial"/>
          <w:sz w:val="24"/>
          <w:szCs w:val="24"/>
        </w:rPr>
        <w:t>are</w:t>
      </w:r>
      <w:r w:rsidRPr="001D0945"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firefighters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1D0945" w:rsidRDefault="00A31CC9" w:rsidP="001D0945">
      <w:pPr>
        <w:pStyle w:val="ListParagraph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 ( isn’t  /  don’t  / doesn’t  ) run away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Default="00A31CC9" w:rsidP="00BA05D2">
      <w:pPr>
        <w:pStyle w:val="ListParagraph"/>
        <w:rPr>
          <w:rFonts w:ascii="Arial" w:hAnsi="Arial" w:cs="Arial"/>
          <w:sz w:val="24"/>
          <w:szCs w:val="24"/>
        </w:rPr>
      </w:pPr>
    </w:p>
    <w:p w:rsidR="00A31CC9" w:rsidRPr="00BA05D2" w:rsidRDefault="00A31CC9" w:rsidP="00BA05D2">
      <w:pPr>
        <w:pStyle w:val="ListParagraph"/>
        <w:rPr>
          <w:rFonts w:ascii="Arial" w:hAnsi="Arial" w:cs="Arial"/>
          <w:sz w:val="24"/>
          <w:szCs w:val="24"/>
        </w:rPr>
      </w:pPr>
    </w:p>
    <w:p w:rsidR="00A31CC9" w:rsidRPr="00BA05D2" w:rsidRDefault="00A31CC9" w:rsidP="00BA05D2">
      <w:pPr>
        <w:spacing w:line="276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</w:t>
      </w:r>
      <w:r>
        <w:rPr>
          <w:rFonts w:ascii="Arial" w:hAnsi="Arial" w:cs="Arial"/>
          <w:b/>
          <w:sz w:val="24"/>
          <w:szCs w:val="24"/>
        </w:rPr>
        <w:t>Change the word forms</w:t>
      </w:r>
      <w:r w:rsidRPr="001D0945">
        <w:rPr>
          <w:rFonts w:ascii="Arial" w:hAnsi="Arial" w:cs="Arial"/>
          <w:b/>
          <w:sz w:val="24"/>
          <w:szCs w:val="24"/>
        </w:rPr>
        <w:t>. (4points)</w:t>
      </w:r>
    </w:p>
    <w:p w:rsidR="00A31CC9" w:rsidRPr="00BA05D2" w:rsidRDefault="00A31CC9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35" style="position:absolute;left:0;text-align:left;margin-left:42pt;margin-top:4.95pt;width:58.5pt;height:29.25pt;z-index:251657728" arcsize="10923f">
            <v:textbox>
              <w:txbxContent>
                <w:p w:rsidR="00A31CC9" w:rsidRPr="001D0C63" w:rsidRDefault="00A31CC9" w:rsidP="00BA05D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0C63">
                    <w:rPr>
                      <w:rFonts w:ascii="Arial" w:hAnsi="Arial" w:cs="Arial"/>
                      <w:sz w:val="24"/>
                      <w:szCs w:val="24"/>
                    </w:rPr>
                    <w:t>laugh</w:t>
                  </w:r>
                </w:p>
              </w:txbxContent>
            </v:textbox>
          </v:roundrect>
        </w:pict>
      </w:r>
    </w:p>
    <w:p w:rsidR="00A31CC9" w:rsidRPr="001D0945" w:rsidRDefault="00A31CC9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Cindy _________________ loudly</w:t>
      </w:r>
      <w:r w:rsidRPr="001D094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A31CC9" w:rsidRPr="001D0945" w:rsidRDefault="00A31CC9" w:rsidP="001D0945">
      <w:pPr>
        <w:pStyle w:val="ListParagraph"/>
        <w:ind w:left="863" w:hanging="425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36" style="position:absolute;left:0;text-align:left;margin-left:42pt;margin-top:9.75pt;width:58.5pt;height:29.25pt;z-index:251658752" arcsize="10923f">
            <v:textbox>
              <w:txbxContent>
                <w:p w:rsidR="00A31CC9" w:rsidRPr="001D0C63" w:rsidRDefault="00A31CC9" w:rsidP="00BA05D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0C63">
                    <w:rPr>
                      <w:rFonts w:ascii="Arial" w:hAnsi="Arial" w:cs="Arial"/>
                      <w:sz w:val="24"/>
                      <w:szCs w:val="24"/>
                    </w:rPr>
                    <w:t>read</w:t>
                  </w:r>
                </w:p>
              </w:txbxContent>
            </v:textbox>
          </v:roundrect>
        </w:pict>
      </w:r>
    </w:p>
    <w:p w:rsidR="00A31CC9" w:rsidRPr="001D0945" w:rsidRDefault="00A31CC9" w:rsidP="001D0945">
      <w:pPr>
        <w:pStyle w:val="ListParagraph"/>
        <w:numPr>
          <w:ilvl w:val="0"/>
          <w:numId w:val="2"/>
        </w:numPr>
        <w:spacing w:line="276" w:lineRule="auto"/>
        <w:ind w:left="863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I _________________ a newspaper every day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BA05D2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■ Read and </w:t>
      </w:r>
      <w:r>
        <w:rPr>
          <w:rFonts w:ascii="Arial" w:hAnsi="Arial" w:cs="Arial"/>
          <w:b/>
          <w:sz w:val="24"/>
          <w:szCs w:val="24"/>
        </w:rPr>
        <w:t>choose the answers</w:t>
      </w:r>
      <w:r w:rsidRPr="001D0945">
        <w:rPr>
          <w:rFonts w:ascii="Arial" w:hAnsi="Arial" w:cs="Arial"/>
          <w:b/>
          <w:sz w:val="24"/>
          <w:szCs w:val="24"/>
        </w:rPr>
        <w:t>. (4 points)</w:t>
      </w: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9E1C24">
      <w:pPr>
        <w:tabs>
          <w:tab w:val="left" w:pos="720"/>
        </w:tabs>
        <w:wordWrap/>
        <w:adjustRightInd w:val="0"/>
        <w:spacing w:line="276" w:lineRule="auto"/>
        <w:ind w:right="18" w:firstLineChars="100" w:firstLine="236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16-18)</w:t>
      </w: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37" style="position:absolute;margin-left:17.15pt;margin-top:3.15pt;width:426pt;height:294.85pt;z-index:251651584" arcsize="5237f" filled="f" strokeweight="1pt">
            <v:shadow color="#868686"/>
            <v:textbox style="mso-next-textbox:#_x0000_s1037">
              <w:txbxContent>
                <w:p w:rsidR="00A31CC9" w:rsidRDefault="00A31CC9" w:rsidP="00BA05D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A05D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My finger hurts. </w:t>
                  </w:r>
                </w:p>
                <w:p w:rsidR="00A31CC9" w:rsidRDefault="00A31CC9" w:rsidP="00BA05D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A05D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Mom kisses my finger. </w:t>
                  </w:r>
                </w:p>
                <w:p w:rsidR="00A31CC9" w:rsidRDefault="00A31CC9" w:rsidP="00BA05D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A05D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Now I feel better. </w:t>
                  </w:r>
                </w:p>
                <w:p w:rsidR="00A31CC9" w:rsidRDefault="00A31CC9" w:rsidP="00BA05D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BA05D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A05D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My tummy hurts. </w:t>
                  </w:r>
                </w:p>
                <w:p w:rsidR="00A31CC9" w:rsidRPr="00BA05D2" w:rsidRDefault="00A31CC9" w:rsidP="00BA05D2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A05D2">
                    <w:rPr>
                      <w:rFonts w:cs="Arial"/>
                      <w:kern w:val="0"/>
                      <w:sz w:val="24"/>
                      <w:szCs w:val="24"/>
                    </w:rPr>
                    <w:t>Mom rubs my tummy.</w:t>
                  </w:r>
                </w:p>
                <w:p w:rsidR="00A31CC9" w:rsidRDefault="00A31CC9" w:rsidP="00BA05D2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A05D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Now I feel better. </w:t>
                  </w:r>
                </w:p>
                <w:p w:rsidR="00A31CC9" w:rsidRDefault="00A31CC9" w:rsidP="00BA05D2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BA05D2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A05D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I’m sad. </w:t>
                  </w:r>
                </w:p>
                <w:p w:rsidR="00A31CC9" w:rsidRDefault="00A31CC9" w:rsidP="00BA05D2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A05D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Mom gives me a hug. </w:t>
                  </w:r>
                </w:p>
                <w:p w:rsidR="00A31CC9" w:rsidRDefault="00A31CC9" w:rsidP="00BA05D2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BA05D2">
                    <w:rPr>
                      <w:rFonts w:cs="Arial"/>
                      <w:kern w:val="0"/>
                      <w:sz w:val="24"/>
                      <w:szCs w:val="24"/>
                    </w:rPr>
                    <w:t xml:space="preserve">Now I feel better. </w:t>
                  </w:r>
                </w:p>
                <w:p w:rsidR="00A31CC9" w:rsidRDefault="00A31CC9" w:rsidP="00BA05D2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Pr="00BA05D2" w:rsidRDefault="00A31CC9" w:rsidP="00BA05D2">
                  <w:pPr>
                    <w:rPr>
                      <w:rFonts w:cs="Arial"/>
                      <w:sz w:val="24"/>
                      <w:szCs w:val="24"/>
                    </w:rPr>
                  </w:pPr>
                  <w:r w:rsidRPr="00BA05D2">
                    <w:rPr>
                      <w:rFonts w:cs="Arial"/>
                      <w:kern w:val="0"/>
                      <w:sz w:val="24"/>
                      <w:szCs w:val="24"/>
                    </w:rPr>
                    <w:t>Mom is the best doctor in the world!</w:t>
                  </w:r>
                </w:p>
              </w:txbxContent>
            </v:textbox>
          </v:roundrect>
        </w:pict>
      </w: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best title?</w:t>
      </w:r>
    </w:p>
    <w:p w:rsidR="00A31CC9" w:rsidRDefault="00A31CC9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Cindy is sick!</w:t>
      </w:r>
    </w:p>
    <w:p w:rsidR="00A31CC9" w:rsidRDefault="00A31CC9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Mon hugs me!</w:t>
      </w:r>
    </w:p>
    <w:p w:rsidR="00A31CC9" w:rsidRDefault="00A31CC9" w:rsidP="00005EBF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Mom kisses me!</w:t>
      </w:r>
    </w:p>
    <w:p w:rsidR="00A31CC9" w:rsidRPr="00BA05D2" w:rsidRDefault="00A31CC9" w:rsidP="00BA05D2">
      <w:pPr>
        <w:pStyle w:val="ListParagraph"/>
        <w:numPr>
          <w:ilvl w:val="0"/>
          <w:numId w:val="1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Mom is the best doctor!</w:t>
      </w:r>
    </w:p>
    <w:p w:rsidR="00A31CC9" w:rsidRPr="001F4B04" w:rsidRDefault="00A31CC9" w:rsidP="001F4B04">
      <w:pPr>
        <w:rPr>
          <w:rFonts w:ascii="Arial" w:hAnsi="Arial" w:cs="Arial"/>
          <w:sz w:val="24"/>
          <w:szCs w:val="24"/>
        </w:rPr>
        <w:sectPr w:rsidR="00A31CC9" w:rsidRPr="001F4B04" w:rsidSect="003D4BDE"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A31CC9" w:rsidRDefault="00A31CC9" w:rsidP="00BA05D2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true about Cindy?</w:t>
      </w:r>
    </w:p>
    <w:p w:rsidR="00A31CC9" w:rsidRDefault="00A31CC9" w:rsidP="00BA05D2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finger hurts.</w:t>
      </w:r>
    </w:p>
    <w:p w:rsidR="00A31CC9" w:rsidRDefault="00A31CC9" w:rsidP="00BA05D2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leg hurts.</w:t>
      </w:r>
    </w:p>
    <w:p w:rsidR="00A31CC9" w:rsidRDefault="00A31CC9" w:rsidP="00BA05D2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head hurts.</w:t>
      </w:r>
    </w:p>
    <w:p w:rsidR="00A31CC9" w:rsidRDefault="00A31CC9" w:rsidP="00BA05D2">
      <w:pPr>
        <w:pStyle w:val="ListParagraph"/>
        <w:numPr>
          <w:ilvl w:val="0"/>
          <w:numId w:val="12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eyes hurt.</w:t>
      </w:r>
    </w:p>
    <w:p w:rsidR="00A31CC9" w:rsidRDefault="00A31CC9" w:rsidP="00BA05D2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6A6A54" w:rsidRDefault="00A31CC9" w:rsidP="006A6A54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does </w:t>
      </w:r>
      <w:r w:rsidRPr="00035C48">
        <w:rPr>
          <w:rFonts w:ascii="Arial" w:hAnsi="Arial" w:cs="Arial"/>
          <w:i/>
          <w:sz w:val="24"/>
          <w:szCs w:val="24"/>
          <w:u w:val="single"/>
        </w:rPr>
        <w:t>NOT</w:t>
      </w:r>
      <w:r>
        <w:rPr>
          <w:rFonts w:ascii="Arial" w:hAnsi="Arial" w:cs="Arial"/>
          <w:sz w:val="24"/>
          <w:szCs w:val="24"/>
        </w:rPr>
        <w:t xml:space="preserve"> mom do for Cindy?</w:t>
      </w:r>
    </w:p>
    <w:p w:rsidR="00A31CC9" w:rsidRDefault="00A31CC9" w:rsidP="001F4B04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gives Cindy a hug.</w:t>
      </w:r>
    </w:p>
    <w:p w:rsidR="00A31CC9" w:rsidRDefault="00A31CC9" w:rsidP="001F4B04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rubs Cindy’s tummy.</w:t>
      </w:r>
    </w:p>
    <w:p w:rsidR="00A31CC9" w:rsidRDefault="00A31CC9" w:rsidP="001F4B04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kisses Cindy’s finger.</w:t>
      </w:r>
    </w:p>
    <w:p w:rsidR="00A31CC9" w:rsidRPr="006A6A54" w:rsidRDefault="00A31CC9" w:rsidP="001F4B04">
      <w:pPr>
        <w:pStyle w:val="ListParagraph"/>
        <w:numPr>
          <w:ilvl w:val="0"/>
          <w:numId w:val="15"/>
        </w:numPr>
        <w:tabs>
          <w:tab w:val="left" w:pos="720"/>
        </w:tabs>
        <w:wordWrap/>
        <w:adjustRightInd w:val="0"/>
        <w:spacing w:line="276" w:lineRule="auto"/>
        <w:ind w:left="1064" w:right="18" w:hanging="35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touches Cindy’s tummy.</w:t>
      </w:r>
    </w:p>
    <w:p w:rsidR="00A31CC9" w:rsidRDefault="00A31CC9" w:rsidP="006A6A54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6A6A54" w:rsidRDefault="00A31CC9" w:rsidP="006A6A54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9E1C24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19-21)</w:t>
      </w: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  <w:r>
        <w:rPr>
          <w:noProof/>
        </w:rPr>
        <w:pict>
          <v:roundrect id="_x0000_s1038" style="position:absolute;margin-left:19.4pt;margin-top:3.65pt;width:396.45pt;height:354.75pt;z-index:251652608" arcsize="4245f" filled="f" strokeweight="1pt">
            <v:shadow color="#868686"/>
            <v:textbox style="mso-next-textbox:#_x0000_s1038">
              <w:txbxContent>
                <w:p w:rsidR="00A31CC9" w:rsidRDefault="00A31CC9" w:rsidP="002E01C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2E01C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This is Harry the Horse. </w:t>
                  </w:r>
                </w:p>
                <w:p w:rsidR="00A31CC9" w:rsidRDefault="00A31CC9" w:rsidP="002E01C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2E01C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Harry likes people. </w:t>
                  </w:r>
                </w:p>
                <w:p w:rsidR="00A31CC9" w:rsidRDefault="00A31CC9" w:rsidP="002E01C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2E01C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2E01C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Feed him grass. </w:t>
                  </w:r>
                </w:p>
                <w:p w:rsidR="00A31CC9" w:rsidRDefault="00A31CC9" w:rsidP="002E01C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2E01C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He will smile at you. </w:t>
                  </w:r>
                </w:p>
                <w:p w:rsidR="00A31CC9" w:rsidRDefault="00A31CC9" w:rsidP="002E01C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2E01C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2E01C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Rub his neck gently. </w:t>
                  </w:r>
                </w:p>
                <w:p w:rsidR="00A31CC9" w:rsidRDefault="00A31CC9" w:rsidP="002E01C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2E01C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He will wink at you. </w:t>
                  </w:r>
                </w:p>
                <w:p w:rsidR="00A31CC9" w:rsidRDefault="00A31CC9" w:rsidP="002E01C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2E01C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2E01C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Whisper into his ear. </w:t>
                  </w:r>
                </w:p>
                <w:p w:rsidR="00A31CC9" w:rsidRDefault="00A31CC9" w:rsidP="002E01C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2E01C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He will say, “Neighhhhhh!” </w:t>
                  </w:r>
                </w:p>
                <w:p w:rsidR="00A31CC9" w:rsidRDefault="00A31CC9" w:rsidP="002E01C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Pr="002E01C5" w:rsidRDefault="00A31CC9" w:rsidP="002E01C5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2E01C5">
                    <w:rPr>
                      <w:rFonts w:cs="Arial"/>
                      <w:kern w:val="0"/>
                      <w:sz w:val="24"/>
                      <w:szCs w:val="24"/>
                    </w:rPr>
                    <w:t>Get on his back.</w:t>
                  </w:r>
                </w:p>
                <w:p w:rsidR="00A31CC9" w:rsidRDefault="00A31CC9" w:rsidP="002E01C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2E01C5">
                    <w:rPr>
                      <w:rFonts w:cs="Arial"/>
                      <w:kern w:val="0"/>
                      <w:sz w:val="24"/>
                      <w:szCs w:val="24"/>
                    </w:rPr>
                    <w:t xml:space="preserve">He will give you a ride. </w:t>
                  </w:r>
                </w:p>
                <w:p w:rsidR="00A31CC9" w:rsidRDefault="00A31CC9" w:rsidP="002E01C5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Pr="00B52EFF" w:rsidRDefault="00A31CC9" w:rsidP="002E01C5">
                  <w:pPr>
                    <w:rPr>
                      <w:sz w:val="24"/>
                      <w:szCs w:val="24"/>
                    </w:rPr>
                  </w:pPr>
                  <w:r w:rsidRPr="002E01C5">
                    <w:rPr>
                      <w:rFonts w:cs="Arial"/>
                      <w:kern w:val="0"/>
                      <w:sz w:val="24"/>
                      <w:szCs w:val="24"/>
                    </w:rPr>
                    <w:t>This is Harry the Happy Horse.</w:t>
                  </w:r>
                </w:p>
              </w:txbxContent>
            </v:textbox>
          </v:roundrect>
        </w:pict>
      </w: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b/>
          <w:sz w:val="24"/>
          <w:szCs w:val="24"/>
        </w:rPr>
      </w:pPr>
    </w:p>
    <w:p w:rsidR="00A31CC9" w:rsidRDefault="00A31CC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will Harry do if you rub his neck gently?</w:t>
      </w:r>
    </w:p>
    <w:p w:rsidR="00A31CC9" w:rsidRDefault="00A31CC9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will give you a ride.</w:t>
      </w:r>
    </w:p>
    <w:p w:rsidR="00A31CC9" w:rsidRDefault="00A31CC9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will smile at you.</w:t>
      </w:r>
    </w:p>
    <w:p w:rsidR="00A31CC9" w:rsidRDefault="00A31CC9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will whisper into your ear.</w:t>
      </w:r>
    </w:p>
    <w:p w:rsidR="00A31CC9" w:rsidRPr="001D0945" w:rsidRDefault="00A31CC9" w:rsidP="00F91573">
      <w:pPr>
        <w:pStyle w:val="ListParagraph"/>
        <w:numPr>
          <w:ilvl w:val="0"/>
          <w:numId w:val="1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will wink at you.</w:t>
      </w:r>
    </w:p>
    <w:p w:rsidR="00A31CC9" w:rsidRDefault="00A31CC9" w:rsidP="001D0945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does make Harry happy?</w:t>
      </w:r>
    </w:p>
    <w:p w:rsidR="00A31CC9" w:rsidRDefault="00A31CC9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Feed him grass.</w:t>
      </w:r>
    </w:p>
    <w:p w:rsidR="00A31CC9" w:rsidRDefault="00A31CC9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Give you a ride.</w:t>
      </w:r>
    </w:p>
    <w:p w:rsidR="00A31CC9" w:rsidRDefault="00A31CC9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Whisper into his ear.</w:t>
      </w:r>
    </w:p>
    <w:p w:rsidR="00A31CC9" w:rsidRDefault="00A31CC9" w:rsidP="00F91573">
      <w:pPr>
        <w:pStyle w:val="ListParagraph"/>
        <w:numPr>
          <w:ilvl w:val="0"/>
          <w:numId w:val="17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Rub his neck gently.</w:t>
      </w:r>
    </w:p>
    <w:p w:rsidR="00A31CC9" w:rsidRDefault="00A31CC9" w:rsidP="00F91573">
      <w:pPr>
        <w:pStyle w:val="ListParagraph"/>
        <w:tabs>
          <w:tab w:val="left" w:pos="720"/>
        </w:tabs>
        <w:wordWrap/>
        <w:adjustRightInd w:val="0"/>
        <w:spacing w:line="276" w:lineRule="auto"/>
        <w:ind w:left="1081"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story about?</w:t>
      </w:r>
    </w:p>
    <w:p w:rsidR="00A31CC9" w:rsidRDefault="00A31CC9" w:rsidP="00F1192F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Riding horse</w:t>
      </w:r>
    </w:p>
    <w:p w:rsidR="00A31CC9" w:rsidRDefault="00A31CC9" w:rsidP="00F1192F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happy horse</w:t>
      </w:r>
    </w:p>
    <w:p w:rsidR="00A31CC9" w:rsidRDefault="00A31CC9" w:rsidP="00F1192F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Feeding horse</w:t>
      </w:r>
    </w:p>
    <w:p w:rsidR="00A31CC9" w:rsidRDefault="00A31CC9" w:rsidP="00F1192F">
      <w:pPr>
        <w:pStyle w:val="ListParagraph"/>
        <w:numPr>
          <w:ilvl w:val="0"/>
          <w:numId w:val="18"/>
        </w:numPr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Dancing horse</w:t>
      </w:r>
    </w:p>
    <w:p w:rsidR="00A31CC9" w:rsidRPr="001D0945" w:rsidRDefault="00A31CC9" w:rsidP="00CE089E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9E1C24">
      <w:pPr>
        <w:tabs>
          <w:tab w:val="left" w:pos="720"/>
        </w:tabs>
        <w:wordWrap/>
        <w:adjustRightInd w:val="0"/>
        <w:spacing w:line="276" w:lineRule="auto"/>
        <w:ind w:right="18" w:firstLineChars="150" w:firstLine="353"/>
        <w:jc w:val="left"/>
        <w:rPr>
          <w:rFonts w:ascii="Arial" w:hAnsi="Arial" w:cs="Arial"/>
          <w:b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22-24)</w:t>
      </w:r>
    </w:p>
    <w:p w:rsidR="00A31CC9" w:rsidRPr="001D0945" w:rsidRDefault="00A31CC9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39" style="position:absolute;margin-left:19.4pt;margin-top:5.7pt;width:403.9pt;height:304.05pt;z-index:251654656" arcsize="2315f" filled="f" strokeweight="1pt">
            <v:shadow color="#868686"/>
            <v:textbox style="mso-next-textbox:#_x0000_s1039">
              <w:txbxContent>
                <w:p w:rsidR="00A31CC9" w:rsidRDefault="00A31CC9" w:rsidP="00C027F6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027F6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In my story, </w:t>
                  </w:r>
                </w:p>
                <w:p w:rsidR="00A31CC9" w:rsidRDefault="00A31CC9" w:rsidP="00C027F6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027F6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 ride a dragon. </w:t>
                  </w:r>
                </w:p>
                <w:p w:rsidR="00A31CC9" w:rsidRDefault="00A31CC9" w:rsidP="00C027F6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027F6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And I meet a prince. </w:t>
                  </w:r>
                </w:p>
                <w:p w:rsidR="00A31CC9" w:rsidRDefault="00A31CC9" w:rsidP="00C027F6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C027F6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027F6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In my story, </w:t>
                  </w:r>
                </w:p>
                <w:p w:rsidR="00A31CC9" w:rsidRDefault="00A31CC9" w:rsidP="00C027F6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027F6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 can fly. </w:t>
                  </w:r>
                </w:p>
                <w:p w:rsidR="00A31CC9" w:rsidRPr="00C027F6" w:rsidRDefault="00A31CC9" w:rsidP="00C027F6">
                  <w:pPr>
                    <w:adjustRightInd w:val="0"/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027F6">
                    <w:rPr>
                      <w:rFonts w:cs="Arial"/>
                      <w:kern w:val="0"/>
                      <w:sz w:val="24"/>
                      <w:szCs w:val="24"/>
                    </w:rPr>
                    <w:t>And I can do magic.</w:t>
                  </w:r>
                </w:p>
                <w:p w:rsidR="00A31CC9" w:rsidRDefault="00A31CC9" w:rsidP="00C027F6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C027F6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027F6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In my story, </w:t>
                  </w:r>
                </w:p>
                <w:p w:rsidR="00A31CC9" w:rsidRDefault="00A31CC9" w:rsidP="00C027F6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027F6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I’m a whale. </w:t>
                  </w:r>
                </w:p>
                <w:p w:rsidR="00A31CC9" w:rsidRDefault="00A31CC9" w:rsidP="00C027F6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027F6">
                    <w:rPr>
                      <w:rFonts w:cs="Arial"/>
                      <w:kern w:val="0"/>
                      <w:sz w:val="24"/>
                      <w:szCs w:val="24"/>
                    </w:rPr>
                    <w:t xml:space="preserve">And I’m a fairy. </w:t>
                  </w:r>
                </w:p>
                <w:p w:rsidR="00A31CC9" w:rsidRDefault="00A31CC9" w:rsidP="00C027F6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C027F6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C027F6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In my story, </w:t>
                  </w:r>
                </w:p>
                <w:p w:rsidR="00A31CC9" w:rsidRPr="00C027F6" w:rsidRDefault="00A31CC9" w:rsidP="00C027F6">
                  <w:pPr>
                    <w:rPr>
                      <w:sz w:val="24"/>
                      <w:szCs w:val="24"/>
                    </w:rPr>
                  </w:pPr>
                  <w:r w:rsidRPr="00C027F6">
                    <w:rPr>
                      <w:rFonts w:cs="Arial"/>
                      <w:kern w:val="0"/>
                      <w:sz w:val="24"/>
                      <w:szCs w:val="24"/>
                    </w:rPr>
                    <w:t>I can be and do ANYTHING.</w:t>
                  </w:r>
                </w:p>
              </w:txbxContent>
            </v:textbox>
          </v:roundrect>
        </w:pict>
      </w:r>
    </w:p>
    <w:p w:rsidR="00A31CC9" w:rsidRPr="001D0945" w:rsidRDefault="00A31CC9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F91573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best title</w:t>
      </w:r>
      <w:r w:rsidRPr="001D0945">
        <w:rPr>
          <w:rFonts w:ascii="Arial" w:hAnsi="Arial" w:cs="Arial"/>
          <w:sz w:val="24"/>
          <w:szCs w:val="24"/>
        </w:rPr>
        <w:t xml:space="preserve">? </w:t>
      </w:r>
    </w:p>
    <w:p w:rsidR="00A31CC9" w:rsidRPr="001D0945" w:rsidRDefault="00A31CC9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her story.</w:t>
      </w:r>
    </w:p>
    <w:p w:rsidR="00A31CC9" w:rsidRPr="001D0945" w:rsidRDefault="00A31CC9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Cindy meets a prince.</w:t>
      </w:r>
    </w:p>
    <w:p w:rsidR="00A31CC9" w:rsidRPr="001D0945" w:rsidRDefault="00A31CC9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Cindy is a whale. </w:t>
      </w:r>
    </w:p>
    <w:p w:rsidR="00A31CC9" w:rsidRPr="001D0945" w:rsidRDefault="00A31CC9" w:rsidP="001D0945">
      <w:pPr>
        <w:pStyle w:val="ListParagraph"/>
        <w:numPr>
          <w:ilvl w:val="0"/>
          <w:numId w:val="3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Cindy can fly.</w:t>
      </w: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438" w:right="18" w:firstLine="0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What </w:t>
      </w:r>
      <w:r>
        <w:rPr>
          <w:rFonts w:ascii="Arial" w:hAnsi="Arial" w:cs="Arial"/>
          <w:sz w:val="24"/>
          <w:szCs w:val="24"/>
        </w:rPr>
        <w:t>does she do in her story when she rides a dragon</w:t>
      </w:r>
      <w:r w:rsidRPr="001D0945">
        <w:rPr>
          <w:rFonts w:ascii="Arial" w:hAnsi="Arial" w:cs="Arial"/>
          <w:sz w:val="24"/>
          <w:szCs w:val="24"/>
        </w:rPr>
        <w:t>?</w:t>
      </w:r>
    </w:p>
    <w:p w:rsidR="00A31CC9" w:rsidRPr="001D0945" w:rsidRDefault="00A31CC9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is a fairy.</w:t>
      </w:r>
    </w:p>
    <w:p w:rsidR="00A31CC9" w:rsidRPr="001D0945" w:rsidRDefault="00A31CC9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 do magic.</w:t>
      </w:r>
    </w:p>
    <w:p w:rsidR="00A31CC9" w:rsidRPr="001D0945" w:rsidRDefault="00A31CC9" w:rsidP="003D3B39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meets a prince.</w:t>
      </w:r>
    </w:p>
    <w:p w:rsidR="00A31CC9" w:rsidRPr="00066E9A" w:rsidRDefault="00A31CC9" w:rsidP="00066E9A">
      <w:pPr>
        <w:pStyle w:val="ListParagraph"/>
        <w:numPr>
          <w:ilvl w:val="0"/>
          <w:numId w:val="4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 be a princess.</w:t>
      </w:r>
    </w:p>
    <w:p w:rsidR="00A31CC9" w:rsidRDefault="00A31CC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438" w:right="18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What is </w:t>
      </w:r>
      <w:r w:rsidRPr="00F91573">
        <w:rPr>
          <w:rFonts w:ascii="Arial" w:hAnsi="Arial" w:cs="Arial"/>
          <w:i/>
          <w:sz w:val="24"/>
          <w:szCs w:val="24"/>
          <w:u w:val="single"/>
        </w:rPr>
        <w:t>Not true</w:t>
      </w:r>
      <w:r>
        <w:rPr>
          <w:rFonts w:ascii="Arial" w:hAnsi="Arial" w:cs="Arial"/>
          <w:sz w:val="24"/>
          <w:szCs w:val="24"/>
        </w:rPr>
        <w:t xml:space="preserve"> about the reading?</w:t>
      </w:r>
    </w:p>
    <w:p w:rsidR="00A31CC9" w:rsidRDefault="00A31CC9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 do anything in her story.</w:t>
      </w:r>
    </w:p>
    <w:p w:rsidR="00A31CC9" w:rsidRDefault="00A31CC9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is a whale in her story.</w:t>
      </w:r>
    </w:p>
    <w:p w:rsidR="00A31CC9" w:rsidRDefault="00A31CC9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can’t do magic in her story.</w:t>
      </w:r>
    </w:p>
    <w:p w:rsidR="00A31CC9" w:rsidRPr="001D0945" w:rsidRDefault="00A31CC9" w:rsidP="003D3B39">
      <w:pPr>
        <w:pStyle w:val="ListParagraph"/>
        <w:numPr>
          <w:ilvl w:val="0"/>
          <w:numId w:val="1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meets a prince in her story.</w:t>
      </w: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9E1C24">
      <w:pPr>
        <w:tabs>
          <w:tab w:val="left" w:pos="720"/>
        </w:tabs>
        <w:wordWrap/>
        <w:adjustRightInd w:val="0"/>
        <w:spacing w:line="276" w:lineRule="auto"/>
        <w:ind w:right="18" w:firstLineChars="200" w:firstLine="471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>(Questions 25-27)</w:t>
      </w:r>
    </w:p>
    <w:p w:rsidR="00A31CC9" w:rsidRPr="001D0945" w:rsidRDefault="00A31CC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40" style="position:absolute;margin-left:24.9pt;margin-top:4.85pt;width:390.95pt;height:375.3pt;z-index:251655680" arcsize="4278f" filled="f" strokeweight="1pt">
            <v:shadow color="#868686"/>
            <v:textbox style="mso-next-textbox:#_x0000_s1040">
              <w:txbxContent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B7C64">
                    <w:rPr>
                      <w:rFonts w:cs="Arial"/>
                      <w:kern w:val="0"/>
                      <w:sz w:val="24"/>
                      <w:szCs w:val="24"/>
                    </w:rPr>
                    <w:t xml:space="preserve">Pirates don’t say, “Hello.” </w:t>
                  </w: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B7C64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say, “Arrrrrrrrr.” </w:t>
                  </w: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B7C64">
                    <w:rPr>
                      <w:rFonts w:cs="Arial"/>
                      <w:kern w:val="0"/>
                      <w:sz w:val="24"/>
                      <w:szCs w:val="24"/>
                    </w:rPr>
                    <w:t xml:space="preserve">Pirates don’t have a car. </w:t>
                  </w: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B7C64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have a ship. </w:t>
                  </w: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B7C64">
                    <w:rPr>
                      <w:rFonts w:cs="Arial"/>
                      <w:kern w:val="0"/>
                      <w:sz w:val="24"/>
                      <w:szCs w:val="24"/>
                    </w:rPr>
                    <w:t xml:space="preserve">Pirates don’t have a dog. </w:t>
                  </w: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B7C64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have a parrot. </w:t>
                  </w: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B7C64">
                    <w:rPr>
                      <w:rFonts w:cs="Arial"/>
                      <w:kern w:val="0"/>
                      <w:sz w:val="24"/>
                      <w:szCs w:val="24"/>
                    </w:rPr>
                    <w:t xml:space="preserve">Some pirates don’t have a hand. </w:t>
                  </w: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B7C64">
                    <w:rPr>
                      <w:rFonts w:cs="Arial"/>
                      <w:kern w:val="0"/>
                      <w:sz w:val="24"/>
                      <w:szCs w:val="24"/>
                    </w:rPr>
                    <w:t>They have a</w:t>
                  </w:r>
                  <w:r>
                    <w:rPr>
                      <w:rFonts w:cs="Arial"/>
                      <w:kern w:val="0"/>
                      <w:sz w:val="24"/>
                      <w:szCs w:val="24"/>
                    </w:rPr>
                    <w:t xml:space="preserve"> _________</w:t>
                  </w:r>
                  <w:r w:rsidRPr="006B7C64">
                    <w:rPr>
                      <w:rFonts w:cs="Arial"/>
                      <w:kern w:val="0"/>
                      <w:sz w:val="24"/>
                      <w:szCs w:val="24"/>
                    </w:rPr>
                    <w:t xml:space="preserve">. </w:t>
                  </w: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B7C64">
                    <w:rPr>
                      <w:rFonts w:cs="Arial"/>
                      <w:kern w:val="0"/>
                      <w:sz w:val="24"/>
                      <w:szCs w:val="24"/>
                    </w:rPr>
                    <w:t xml:space="preserve">Pirates don’t have money. </w:t>
                  </w: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B7C64">
                    <w:rPr>
                      <w:rFonts w:cs="Arial"/>
                      <w:kern w:val="0"/>
                      <w:sz w:val="24"/>
                      <w:szCs w:val="24"/>
                    </w:rPr>
                    <w:t xml:space="preserve">They have treasure. </w:t>
                  </w: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6B7C64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B7C64">
                    <w:rPr>
                      <w:rFonts w:cs="Arial"/>
                      <w:kern w:val="0"/>
                      <w:sz w:val="24"/>
                      <w:szCs w:val="24"/>
                    </w:rPr>
                    <w:t xml:space="preserve">My mom isn’t a pirate. </w:t>
                  </w:r>
                </w:p>
                <w:p w:rsidR="00A31CC9" w:rsidRPr="006B7C64" w:rsidRDefault="00A31CC9" w:rsidP="006B7C64">
                  <w:pPr>
                    <w:rPr>
                      <w:sz w:val="24"/>
                      <w:szCs w:val="24"/>
                    </w:rPr>
                  </w:pPr>
                  <w:r w:rsidRPr="006B7C64">
                    <w:rPr>
                      <w:rFonts w:cs="Arial"/>
                      <w:kern w:val="0"/>
                      <w:sz w:val="24"/>
                      <w:szCs w:val="24"/>
                    </w:rPr>
                    <w:t>But my dad is!</w:t>
                  </w:r>
                </w:p>
              </w:txbxContent>
            </v:textbox>
          </v:roundrect>
        </w:pict>
      </w:r>
    </w:p>
    <w:p w:rsidR="00A31CC9" w:rsidRPr="001D0945" w:rsidRDefault="00A31CC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3D3B39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What </w:t>
      </w:r>
      <w:r>
        <w:rPr>
          <w:rFonts w:ascii="Arial" w:hAnsi="Arial" w:cs="Arial"/>
          <w:sz w:val="24"/>
          <w:szCs w:val="24"/>
        </w:rPr>
        <w:t>do pirates have</w:t>
      </w:r>
      <w:r w:rsidRPr="001D0945">
        <w:rPr>
          <w:rFonts w:ascii="Arial" w:hAnsi="Arial" w:cs="Arial"/>
          <w:sz w:val="24"/>
          <w:szCs w:val="24"/>
        </w:rPr>
        <w:t>?</w:t>
      </w:r>
    </w:p>
    <w:p w:rsidR="00A31CC9" w:rsidRPr="001D0945" w:rsidRDefault="00A31CC9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have a dog.</w:t>
      </w:r>
    </w:p>
    <w:p w:rsidR="00A31CC9" w:rsidRPr="001D0945" w:rsidRDefault="00A31CC9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have a parrot.</w:t>
      </w:r>
    </w:p>
    <w:p w:rsidR="00A31CC9" w:rsidRPr="001D0945" w:rsidRDefault="00A31CC9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have money.</w:t>
      </w:r>
    </w:p>
    <w:p w:rsidR="00A31CC9" w:rsidRPr="001D0945" w:rsidRDefault="00A31CC9" w:rsidP="001D0945">
      <w:pPr>
        <w:pStyle w:val="ListParagraph"/>
        <w:numPr>
          <w:ilvl w:val="0"/>
          <w:numId w:val="5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have a car.</w:t>
      </w: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Who is the pirate in the story</w:t>
      </w:r>
      <w:r w:rsidRPr="001D0945">
        <w:rPr>
          <w:rFonts w:ascii="Arial" w:hAnsi="Arial" w:cs="Arial"/>
          <w:sz w:val="24"/>
          <w:szCs w:val="24"/>
        </w:rPr>
        <w:t>?</w:t>
      </w:r>
    </w:p>
    <w:p w:rsidR="00A31CC9" w:rsidRPr="001D0945" w:rsidRDefault="00A31CC9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boy is the pirate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1D0945" w:rsidRDefault="00A31CC9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Mother is the pirate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1D0945" w:rsidRDefault="00A31CC9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boy’s family is the pirate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1D0945" w:rsidRDefault="00A31CC9" w:rsidP="003D3B39">
      <w:pPr>
        <w:pStyle w:val="ListParagraph"/>
        <w:numPr>
          <w:ilvl w:val="0"/>
          <w:numId w:val="6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Father is the pirate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Default="00A31CC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69069D" w:rsidRDefault="00A31CC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the word in the blank?</w:t>
      </w:r>
    </w:p>
    <w:p w:rsidR="00A31CC9" w:rsidRDefault="00A31CC9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glove</w:t>
      </w:r>
    </w:p>
    <w:p w:rsidR="00A31CC9" w:rsidRDefault="00A31CC9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book</w:t>
      </w:r>
    </w:p>
    <w:p w:rsidR="00A31CC9" w:rsidRDefault="00A31CC9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hook</w:t>
      </w:r>
    </w:p>
    <w:p w:rsidR="00A31CC9" w:rsidRPr="0069069D" w:rsidRDefault="00A31CC9" w:rsidP="0069069D">
      <w:pPr>
        <w:pStyle w:val="ListParagraph"/>
        <w:numPr>
          <w:ilvl w:val="0"/>
          <w:numId w:val="20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boots</w:t>
      </w: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9E1C24">
      <w:pPr>
        <w:tabs>
          <w:tab w:val="left" w:pos="720"/>
        </w:tabs>
        <w:wordWrap/>
        <w:adjustRightInd w:val="0"/>
        <w:spacing w:line="276" w:lineRule="auto"/>
        <w:ind w:right="18" w:firstLineChars="200" w:firstLine="471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b/>
          <w:sz w:val="24"/>
          <w:szCs w:val="24"/>
        </w:rPr>
        <w:t xml:space="preserve">(Questions 28-30) </w:t>
      </w:r>
    </w:p>
    <w:p w:rsidR="00A31CC9" w:rsidRPr="001D0945" w:rsidRDefault="00A31CC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noProof/>
        </w:rPr>
        <w:pict>
          <v:roundrect id="_x0000_s1041" style="position:absolute;margin-left:23.35pt;margin-top:4.3pt;width:397.5pt;height:394.75pt;z-index:251656704" arcsize="3425f" filled="f" strokeweight="1pt">
            <v:shadow color="#868686"/>
            <v:textbox style="mso-next-textbox:#_x0000_s1041">
              <w:txbxContent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 xml:space="preserve">It is summer time. </w:t>
                  </w: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 xml:space="preserve">Cindy and Terry are sleeping in a tent. </w:t>
                  </w: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“Chirp, chirp, chirp.” </w:t>
                  </w: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“Hey, Terry, what is that?” </w:t>
                  </w: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“Don’t worry. It’s just a cricket.” </w:t>
                  </w: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“Meeeeowwwwwww.” </w:t>
                  </w: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“Hey, Terry, what is that?” </w:t>
                  </w: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“Don’t worry. It’s just a cat.” </w:t>
                  </w: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“Hoot, hoot, hoot.” </w:t>
                  </w: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“Hey, Terry, what is that?” </w:t>
                  </w: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“Don’t worry. It’s just an owl.” </w:t>
                  </w: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“AAAAROOOOOOOO!” </w:t>
                  </w:r>
                </w:p>
                <w:p w:rsidR="00A31CC9" w:rsidRDefault="00A31CC9" w:rsidP="00066E9A">
                  <w:pPr>
                    <w:rPr>
                      <w:rFonts w:cs="Arial"/>
                      <w:kern w:val="0"/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 xml:space="preserve">“Hey, Terry, what is THAT?!” </w:t>
                  </w:r>
                </w:p>
                <w:p w:rsidR="00A31CC9" w:rsidRPr="006571CC" w:rsidRDefault="00A31CC9" w:rsidP="00066E9A">
                  <w:pPr>
                    <w:rPr>
                      <w:sz w:val="24"/>
                      <w:szCs w:val="24"/>
                    </w:rPr>
                  </w:pPr>
                  <w:r w:rsidRPr="006571CC">
                    <w:rPr>
                      <w:rFonts w:cs="Arial"/>
                      <w:kern w:val="0"/>
                      <w:sz w:val="24"/>
                      <w:szCs w:val="24"/>
                    </w:rPr>
                    <w:t>“Don’t worry. It’s just Buster!”</w:t>
                  </w:r>
                </w:p>
              </w:txbxContent>
            </v:textbox>
          </v:roundrect>
        </w:pict>
      </w:r>
    </w:p>
    <w:p w:rsidR="00A31CC9" w:rsidRPr="001D0945" w:rsidRDefault="00A31CC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Where are Cindy and Terry</w:t>
      </w:r>
      <w:r w:rsidRPr="001D0945">
        <w:rPr>
          <w:rFonts w:ascii="Arial" w:hAnsi="Arial" w:cs="Arial"/>
          <w:sz w:val="24"/>
          <w:szCs w:val="24"/>
        </w:rPr>
        <w:t>?</w:t>
      </w:r>
    </w:p>
    <w:p w:rsidR="00A31CC9" w:rsidRPr="001D0945" w:rsidRDefault="00A31CC9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are in a house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1D0945" w:rsidRDefault="00A31CC9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are in a tent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1D0945" w:rsidRDefault="00A31CC9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are at the zoo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1D0945" w:rsidRDefault="00A31CC9" w:rsidP="001D0945">
      <w:pPr>
        <w:pStyle w:val="ListParagraph"/>
        <w:numPr>
          <w:ilvl w:val="0"/>
          <w:numId w:val="8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are in an aquarium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69069D" w:rsidRDefault="00A31CC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says “hoot, hoot, hoot.”</w:t>
      </w:r>
      <w:r w:rsidRPr="001D0945">
        <w:rPr>
          <w:rFonts w:ascii="Arial" w:hAnsi="Arial" w:cs="Arial"/>
          <w:sz w:val="24"/>
          <w:szCs w:val="24"/>
        </w:rPr>
        <w:t>?</w:t>
      </w:r>
    </w:p>
    <w:p w:rsidR="00A31CC9" w:rsidRPr="001D0945" w:rsidRDefault="00A31CC9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It’s </w:t>
      </w:r>
      <w:r>
        <w:rPr>
          <w:rFonts w:ascii="Arial" w:hAnsi="Arial" w:cs="Arial"/>
          <w:sz w:val="24"/>
          <w:szCs w:val="24"/>
        </w:rPr>
        <w:t>Cindy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1D0945" w:rsidRDefault="00A31CC9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It’s </w:t>
      </w:r>
      <w:r>
        <w:rPr>
          <w:rFonts w:ascii="Arial" w:hAnsi="Arial" w:cs="Arial"/>
          <w:sz w:val="24"/>
          <w:szCs w:val="24"/>
        </w:rPr>
        <w:t>Buster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1D0945" w:rsidRDefault="00A31CC9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It’s </w:t>
      </w:r>
      <w:r>
        <w:rPr>
          <w:rFonts w:ascii="Arial" w:hAnsi="Arial" w:cs="Arial"/>
          <w:sz w:val="24"/>
          <w:szCs w:val="24"/>
        </w:rPr>
        <w:t>a cricket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Pr="001D0945" w:rsidRDefault="00A31CC9" w:rsidP="0069069D">
      <w:pPr>
        <w:pStyle w:val="ListParagraph"/>
        <w:numPr>
          <w:ilvl w:val="0"/>
          <w:numId w:val="9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It’s </w:t>
      </w:r>
      <w:r>
        <w:rPr>
          <w:rFonts w:ascii="Arial" w:hAnsi="Arial" w:cs="Arial"/>
          <w:sz w:val="24"/>
          <w:szCs w:val="24"/>
        </w:rPr>
        <w:t>an owl</w:t>
      </w:r>
      <w:r w:rsidRPr="001D0945">
        <w:rPr>
          <w:rFonts w:ascii="Arial" w:hAnsi="Arial" w:cs="Arial"/>
          <w:sz w:val="24"/>
          <w:szCs w:val="24"/>
        </w:rPr>
        <w:t>.</w:t>
      </w:r>
    </w:p>
    <w:p w:rsidR="00A31CC9" w:rsidRDefault="00A31CC9" w:rsidP="0069069D">
      <w:pPr>
        <w:pStyle w:val="ListParagraph"/>
        <w:tabs>
          <w:tab w:val="left" w:pos="720"/>
        </w:tabs>
        <w:wordWrap/>
        <w:adjustRightInd w:val="0"/>
        <w:spacing w:line="276" w:lineRule="auto"/>
        <w:ind w:left="721"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pStyle w:val="ListParagraph"/>
        <w:numPr>
          <w:ilvl w:val="0"/>
          <w:numId w:val="2"/>
        </w:numPr>
        <w:tabs>
          <w:tab w:val="left" w:pos="720"/>
        </w:tabs>
        <w:wordWrap/>
        <w:adjustRightInd w:val="0"/>
        <w:spacing w:line="276" w:lineRule="auto"/>
        <w:ind w:left="721" w:right="18" w:hanging="28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 does Cindy feel?</w:t>
      </w:r>
    </w:p>
    <w:p w:rsidR="00A31CC9" w:rsidRDefault="00A31CC9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is happy.</w:t>
      </w:r>
    </w:p>
    <w:p w:rsidR="00A31CC9" w:rsidRDefault="00A31CC9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is sad.</w:t>
      </w:r>
    </w:p>
    <w:p w:rsidR="00A31CC9" w:rsidRDefault="00A31CC9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is good.</w:t>
      </w:r>
    </w:p>
    <w:p w:rsidR="00A31CC9" w:rsidRPr="001D0945" w:rsidRDefault="00A31CC9" w:rsidP="0069069D">
      <w:pPr>
        <w:pStyle w:val="ListParagraph"/>
        <w:numPr>
          <w:ilvl w:val="0"/>
          <w:numId w:val="21"/>
        </w:num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is worried.</w:t>
      </w:r>
    </w:p>
    <w:p w:rsidR="00A31CC9" w:rsidRPr="0069069D" w:rsidRDefault="00A31CC9" w:rsidP="0069069D">
      <w:pPr>
        <w:tabs>
          <w:tab w:val="left" w:pos="720"/>
        </w:tabs>
        <w:wordWrap/>
        <w:adjustRightInd w:val="0"/>
        <w:spacing w:line="276" w:lineRule="auto"/>
        <w:ind w:right="18"/>
        <w:jc w:val="left"/>
        <w:rPr>
          <w:rFonts w:ascii="Arial" w:hAnsi="Arial" w:cs="Arial"/>
          <w:sz w:val="24"/>
          <w:szCs w:val="24"/>
        </w:rPr>
      </w:pPr>
    </w:p>
    <w:p w:rsidR="00A31CC9" w:rsidRDefault="00A31CC9">
      <w:pPr>
        <w:rPr>
          <w:rFonts w:ascii="Arial" w:hAnsi="Arial" w:cs="Arial"/>
        </w:rPr>
      </w:pPr>
    </w:p>
    <w:p w:rsidR="00A31CC9" w:rsidRPr="001D0945" w:rsidRDefault="00A31CC9" w:rsidP="002B7B5A">
      <w:pPr>
        <w:rPr>
          <w:rFonts w:ascii="Arial" w:hAnsi="Arial" w:cs="Arial"/>
        </w:rPr>
        <w:sectPr w:rsidR="00A31CC9" w:rsidRPr="001D0945" w:rsidSect="003D4BDE">
          <w:pgSz w:w="11906" w:h="16838"/>
          <w:pgMar w:top="1049" w:right="720" w:bottom="720" w:left="720" w:header="851" w:footer="0" w:gutter="0"/>
          <w:cols w:space="425"/>
          <w:docGrid w:linePitch="360"/>
        </w:sectPr>
      </w:pPr>
    </w:p>
    <w:p w:rsidR="00A31CC9" w:rsidRDefault="00A31CC9" w:rsidP="001D0945">
      <w:pPr>
        <w:pStyle w:val="Header"/>
        <w:spacing w:line="276" w:lineRule="auto"/>
        <w:jc w:val="center"/>
        <w:rPr>
          <w:rFonts w:ascii="Arial" w:hAnsi="Arial" w:cs="Arial"/>
          <w:b/>
          <w:bCs/>
          <w:sz w:val="34"/>
          <w:szCs w:val="34"/>
        </w:rPr>
      </w:pPr>
    </w:p>
    <w:p w:rsidR="00A31CC9" w:rsidRPr="001D0945" w:rsidRDefault="00A31CC9" w:rsidP="001D0945">
      <w:pPr>
        <w:pStyle w:val="Header"/>
        <w:spacing w:line="276" w:lineRule="auto"/>
        <w:jc w:val="center"/>
        <w:rPr>
          <w:rFonts w:ascii="Arial" w:hAnsi="Arial" w:cs="Arial"/>
          <w:b/>
          <w:bCs/>
          <w:sz w:val="34"/>
          <w:szCs w:val="34"/>
        </w:rPr>
      </w:pPr>
      <w:r w:rsidRPr="001D0945">
        <w:rPr>
          <w:rFonts w:ascii="Arial" w:hAnsi="Arial" w:cs="Arial"/>
          <w:b/>
          <w:bCs/>
          <w:sz w:val="34"/>
          <w:szCs w:val="34"/>
        </w:rPr>
        <w:t>Answer Keys</w:t>
      </w:r>
    </w:p>
    <w:p w:rsidR="00A31CC9" w:rsidRDefault="00A31CC9" w:rsidP="001D0945">
      <w:pPr>
        <w:jc w:val="center"/>
        <w:rPr>
          <w:rFonts w:ascii="Arial" w:hAnsi="Arial" w:cs="Arial"/>
        </w:rPr>
      </w:pPr>
      <w:r w:rsidRPr="001D0945">
        <w:rPr>
          <w:rFonts w:ascii="Arial" w:hAnsi="Arial" w:cs="Arial"/>
        </w:rPr>
        <w:t>(Units 1~10)</w:t>
      </w:r>
    </w:p>
    <w:p w:rsidR="00A31CC9" w:rsidRDefault="00A31CC9" w:rsidP="002B7B5A">
      <w:pPr>
        <w:rPr>
          <w:rFonts w:ascii="Arial" w:hAnsi="Arial" w:cs="Arial"/>
        </w:rPr>
      </w:pPr>
    </w:p>
    <w:p w:rsidR="00A31CC9" w:rsidRDefault="00A31CC9" w:rsidP="002B7B5A">
      <w:pPr>
        <w:rPr>
          <w:rFonts w:ascii="Arial" w:hAnsi="Arial" w:cs="Arial"/>
        </w:rPr>
      </w:pPr>
    </w:p>
    <w:p w:rsidR="00A31CC9" w:rsidRDefault="00A31CC9" w:rsidP="002B7B5A">
      <w:pPr>
        <w:rPr>
          <w:rFonts w:ascii="Arial" w:hAnsi="Arial" w:cs="Arial"/>
        </w:rPr>
      </w:pPr>
    </w:p>
    <w:p w:rsidR="00A31CC9" w:rsidRPr="001D0945" w:rsidRDefault="00A31CC9" w:rsidP="001D094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spacing w:line="360" w:lineRule="auto"/>
        <w:ind w:firstLineChars="50" w:firstLine="120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sz w:val="24"/>
          <w:szCs w:val="24"/>
        </w:rPr>
        <w:t>finger</w:t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 2. </w:t>
      </w:r>
      <w:r>
        <w:rPr>
          <w:rFonts w:ascii="Arial" w:hAnsi="Arial" w:cs="Arial"/>
          <w:sz w:val="24"/>
          <w:szCs w:val="24"/>
        </w:rPr>
        <w:t>feed</w:t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>drive</w:t>
      </w:r>
      <w:r w:rsidRPr="001D0945">
        <w:rPr>
          <w:rFonts w:ascii="Arial" w:hAnsi="Arial" w:cs="Arial"/>
          <w:sz w:val="24"/>
          <w:szCs w:val="24"/>
        </w:rPr>
        <w:t xml:space="preserve"> </w:t>
      </w:r>
      <w:r w:rsidRPr="001D0945">
        <w:rPr>
          <w:rFonts w:ascii="Arial" w:hAnsi="Arial" w:cs="Arial"/>
          <w:sz w:val="24"/>
          <w:szCs w:val="24"/>
        </w:rPr>
        <w:tab/>
        <w:t xml:space="preserve">    4.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whisper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5. </w:t>
      </w:r>
      <w:r>
        <w:rPr>
          <w:rFonts w:ascii="Arial" w:hAnsi="Arial" w:cs="Arial"/>
          <w:sz w:val="24"/>
          <w:szCs w:val="24"/>
        </w:rPr>
        <w:t>parrot</w:t>
      </w:r>
    </w:p>
    <w:p w:rsidR="00A31CC9" w:rsidRPr="001D0945" w:rsidRDefault="00A31CC9" w:rsidP="001D0945">
      <w:pPr>
        <w:spacing w:line="360" w:lineRule="auto"/>
        <w:ind w:firstLineChars="50" w:firstLine="120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>6.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rat</w:t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 xml:space="preserve"> </w:t>
      </w:r>
      <w:r w:rsidRPr="001D0945">
        <w:rPr>
          <w:rFonts w:ascii="Arial" w:hAnsi="Arial" w:cs="Arial"/>
          <w:sz w:val="24"/>
          <w:szCs w:val="24"/>
        </w:rPr>
        <w:t>7.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magic</w:t>
      </w:r>
      <w:r w:rsidRPr="001D09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D0945">
        <w:rPr>
          <w:rFonts w:ascii="Arial" w:hAnsi="Arial" w:cs="Arial"/>
          <w:sz w:val="24"/>
          <w:szCs w:val="24"/>
        </w:rPr>
        <w:t>8.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touch</w:t>
      </w:r>
      <w:r w:rsidRPr="001D0945">
        <w:rPr>
          <w:rFonts w:ascii="Arial" w:hAnsi="Arial" w:cs="Arial"/>
          <w:sz w:val="24"/>
          <w:szCs w:val="24"/>
        </w:rPr>
        <w:tab/>
        <w:t xml:space="preserve">    9.</w:t>
      </w:r>
      <w:r w:rsidRPr="00E558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shout</w:t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Pr="001D0945">
        <w:rPr>
          <w:rFonts w:ascii="Arial" w:hAnsi="Arial" w:cs="Arial"/>
          <w:sz w:val="24"/>
          <w:szCs w:val="24"/>
        </w:rPr>
        <w:t xml:space="preserve">10. </w:t>
      </w:r>
      <w:r>
        <w:rPr>
          <w:rFonts w:ascii="Arial" w:hAnsi="Arial" w:cs="Arial"/>
          <w:sz w:val="24"/>
          <w:szCs w:val="24"/>
        </w:rPr>
        <w:t>cave</w:t>
      </w:r>
    </w:p>
    <w:p w:rsidR="00A31CC9" w:rsidRPr="001D0945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A31CC9" w:rsidRPr="001D0945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11. </w:t>
      </w:r>
      <w:r>
        <w:rPr>
          <w:rFonts w:ascii="Arial" w:hAnsi="Arial" w:cs="Arial"/>
          <w:sz w:val="24"/>
          <w:szCs w:val="24"/>
        </w:rPr>
        <w:t>an</w:t>
      </w:r>
    </w:p>
    <w:p w:rsidR="00A31CC9" w:rsidRPr="001D0945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12. </w:t>
      </w:r>
      <w:r>
        <w:rPr>
          <w:rFonts w:ascii="Arial" w:hAnsi="Arial" w:cs="Arial"/>
          <w:sz w:val="24"/>
          <w:szCs w:val="24"/>
        </w:rPr>
        <w:t>are</w:t>
      </w:r>
    </w:p>
    <w:p w:rsidR="00A31CC9" w:rsidRPr="001D0945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13. </w:t>
      </w:r>
      <w:r>
        <w:rPr>
          <w:rFonts w:ascii="Arial" w:hAnsi="Arial" w:cs="Arial"/>
          <w:sz w:val="24"/>
          <w:szCs w:val="24"/>
        </w:rPr>
        <w:t>don’t</w:t>
      </w:r>
    </w:p>
    <w:p w:rsidR="00A31CC9" w:rsidRPr="001D0945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14. </w:t>
      </w:r>
      <w:r>
        <w:rPr>
          <w:rFonts w:ascii="Arial" w:hAnsi="Arial" w:cs="Arial"/>
          <w:sz w:val="24"/>
          <w:szCs w:val="24"/>
        </w:rPr>
        <w:t>laughs</w:t>
      </w:r>
    </w:p>
    <w:p w:rsidR="00A31CC9" w:rsidRPr="001D0945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15. </w:t>
      </w:r>
      <w:r>
        <w:rPr>
          <w:rFonts w:ascii="Arial" w:hAnsi="Arial" w:cs="Arial"/>
          <w:sz w:val="24"/>
          <w:szCs w:val="24"/>
        </w:rPr>
        <w:t>read</w:t>
      </w:r>
    </w:p>
    <w:p w:rsidR="00A31CC9" w:rsidRPr="001D0945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A31CC9" w:rsidRPr="001D0945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</w:p>
    <w:p w:rsidR="00A31CC9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 d</w:t>
      </w:r>
    </w:p>
    <w:p w:rsidR="00A31CC9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 a</w:t>
      </w:r>
    </w:p>
    <w:p w:rsidR="00A31CC9" w:rsidRPr="001D0945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 d</w:t>
      </w:r>
    </w:p>
    <w:p w:rsidR="00A31CC9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 d</w:t>
      </w:r>
    </w:p>
    <w:p w:rsidR="00A31CC9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 w:rsidRPr="001D0945">
        <w:rPr>
          <w:rFonts w:ascii="Arial" w:hAnsi="Arial" w:cs="Arial"/>
          <w:sz w:val="24"/>
          <w:szCs w:val="24"/>
        </w:rPr>
        <w:t xml:space="preserve">20. </w:t>
      </w:r>
      <w:r>
        <w:rPr>
          <w:rFonts w:ascii="Arial" w:hAnsi="Arial" w:cs="Arial"/>
          <w:sz w:val="24"/>
          <w:szCs w:val="24"/>
        </w:rPr>
        <w:t>b</w:t>
      </w:r>
    </w:p>
    <w:p w:rsidR="00A31CC9" w:rsidRPr="001D0945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 b</w:t>
      </w:r>
    </w:p>
    <w:p w:rsidR="00A31CC9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 a</w:t>
      </w:r>
    </w:p>
    <w:p w:rsidR="00A31CC9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 c</w:t>
      </w:r>
    </w:p>
    <w:p w:rsidR="00A31CC9" w:rsidRPr="001D0945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 c</w:t>
      </w:r>
    </w:p>
    <w:p w:rsidR="00A31CC9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 b</w:t>
      </w:r>
    </w:p>
    <w:p w:rsidR="00A31CC9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 d</w:t>
      </w:r>
    </w:p>
    <w:p w:rsidR="00A31CC9" w:rsidRPr="001D0945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27. c</w:t>
      </w:r>
    </w:p>
    <w:p w:rsidR="00A31CC9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 b</w:t>
      </w:r>
    </w:p>
    <w:p w:rsidR="00A31CC9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 d</w:t>
      </w:r>
    </w:p>
    <w:p w:rsidR="00A31CC9" w:rsidRPr="001D0945" w:rsidRDefault="00A31CC9" w:rsidP="001D0945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 d</w:t>
      </w:r>
    </w:p>
    <w:p w:rsidR="00A31CC9" w:rsidRPr="001D0945" w:rsidRDefault="00A31CC9" w:rsidP="001D0945">
      <w:pPr>
        <w:rPr>
          <w:rFonts w:ascii="Arial" w:hAnsi="Arial" w:cs="Arial"/>
        </w:rPr>
      </w:pPr>
    </w:p>
    <w:p w:rsidR="00A31CC9" w:rsidRDefault="00A31CC9" w:rsidP="002B7B5A">
      <w:pPr>
        <w:rPr>
          <w:rFonts w:ascii="Arial" w:hAnsi="Arial" w:cs="Arial"/>
        </w:rPr>
      </w:pPr>
    </w:p>
    <w:p w:rsidR="00A31CC9" w:rsidRPr="001D0945" w:rsidRDefault="00A31CC9" w:rsidP="002B7B5A">
      <w:pPr>
        <w:rPr>
          <w:rFonts w:ascii="Arial" w:hAnsi="Arial" w:cs="Arial"/>
        </w:rPr>
      </w:pPr>
    </w:p>
    <w:sectPr w:rsidR="00A31CC9" w:rsidRPr="001D0945" w:rsidSect="007F4193">
      <w:pgSz w:w="11906" w:h="16838"/>
      <w:pgMar w:top="720" w:right="720" w:bottom="720" w:left="720" w:header="851" w:footer="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CC9" w:rsidRDefault="00A31CC9" w:rsidP="003D66DE">
      <w:r>
        <w:separator/>
      </w:r>
    </w:p>
  </w:endnote>
  <w:endnote w:type="continuationSeparator" w:id="0">
    <w:p w:rsidR="00A31CC9" w:rsidRDefault="00A31CC9" w:rsidP="003D6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 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맑은 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CC9" w:rsidRDefault="00A31CC9">
    <w:pPr>
      <w:pStyle w:val="Foot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-11.25pt;margin-top:-1.8pt;width:230.25pt;height:24.75pt;z-index:251663360" stroked="f">
          <v:textbox style="mso-next-textbox:#_x0000_s2051">
            <w:txbxContent>
              <w:p w:rsidR="00A31CC9" w:rsidRDefault="00A31CC9">
                <w:r>
                  <w:t xml:space="preserve">Copyright </w:t>
                </w:r>
                <w:r>
                  <w:fldChar w:fldCharType="begin"/>
                </w:r>
                <w:r>
                  <w:instrText xml:space="preserve"> eq \o\ac(○,</w:instrText>
                </w:r>
                <w:r w:rsidRPr="007F4193">
                  <w:rPr>
                    <w:position w:val="2"/>
                    <w:sz w:val="14"/>
                  </w:rPr>
                  <w:instrText>C</w:instrText>
                </w:r>
                <w:r>
                  <w:instrText>)</w:instrText>
                </w:r>
                <w:r>
                  <w:fldChar w:fldCharType="end"/>
                </w:r>
                <w:r>
                  <w:t xml:space="preserve"> </w:t>
                </w:r>
                <w:r w:rsidRPr="007F4193">
                  <w:rPr>
                    <w:b/>
                  </w:rPr>
                  <w:t>e-future</w:t>
                </w:r>
                <w:r>
                  <w:t xml:space="preserve"> All right Reserved.</w:t>
                </w:r>
              </w:p>
            </w:txbxContent>
          </v:textbox>
        </v:shape>
      </w:pict>
    </w:r>
    <w:fldSimple w:instr=" PAGE   \* MERGEFORMAT ">
      <w:r w:rsidRPr="001323D0">
        <w:rPr>
          <w:noProof/>
          <w:lang w:val="ko-KR"/>
        </w:rPr>
        <w:t>8</w:t>
      </w:r>
    </w:fldSimple>
  </w:p>
  <w:p w:rsidR="00A31CC9" w:rsidRDefault="00A31C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CC9" w:rsidRDefault="00A31CC9" w:rsidP="003D66DE">
      <w:r>
        <w:separator/>
      </w:r>
    </w:p>
  </w:footnote>
  <w:footnote w:type="continuationSeparator" w:id="0">
    <w:p w:rsidR="00A31CC9" w:rsidRDefault="00A31CC9" w:rsidP="003D66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CC9" w:rsidRDefault="00A31CC9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82.9pt;margin-top:-13.55pt;width:138.8pt;height:25.95pt;z-index:251660288" filled="f" stroked="f">
          <v:textbox style="mso-next-textbox:#_x0000_s2049">
            <w:txbxContent>
              <w:p w:rsidR="00A31CC9" w:rsidRPr="00725912" w:rsidRDefault="00A31CC9">
                <w:pPr>
                  <w:rPr>
                    <w:b/>
                    <w:color w:val="000000"/>
                    <w:sz w:val="18"/>
                    <w:szCs w:val="18"/>
                  </w:rPr>
                </w:pPr>
                <w:r w:rsidRPr="00725912">
                  <w:rPr>
                    <w:b/>
                    <w:color w:val="000000"/>
                    <w:sz w:val="18"/>
                    <w:szCs w:val="18"/>
                  </w:rPr>
                  <w:t>Reading Boat 2 (Midterm)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" o:spid="_x0000_s2050" type="#_x0000_t75" alt="efuture logo.jpg" style="position:absolute;left:0;text-align:left;margin-left:7.05pt;margin-top:-10.8pt;width:58.1pt;height:20.15pt;z-index:-251655168;visibility:visible;mso-wrap-distance-bottom:.39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">
          <v:imagedata r:id="rId1" o:title=""/>
          <o:lock v:ext="edit" aspectratio="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0B6B"/>
    <w:multiLevelType w:val="hybridMultilevel"/>
    <w:tmpl w:val="92BC9B9E"/>
    <w:lvl w:ilvl="0" w:tplc="181C4306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">
    <w:nsid w:val="077F4DE2"/>
    <w:multiLevelType w:val="hybridMultilevel"/>
    <w:tmpl w:val="27F2C4E6"/>
    <w:lvl w:ilvl="0" w:tplc="0DFA90A8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">
    <w:nsid w:val="0B753687"/>
    <w:multiLevelType w:val="hybridMultilevel"/>
    <w:tmpl w:val="E39462C4"/>
    <w:lvl w:ilvl="0" w:tplc="E3EEBD7C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  <w:rPr>
        <w:rFonts w:cs="Times New Roman"/>
      </w:rPr>
    </w:lvl>
  </w:abstractNum>
  <w:abstractNum w:abstractNumId="3">
    <w:nsid w:val="15F04EA8"/>
    <w:multiLevelType w:val="hybridMultilevel"/>
    <w:tmpl w:val="DADE0874"/>
    <w:lvl w:ilvl="0" w:tplc="2216F6E2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4">
    <w:nsid w:val="1A706E49"/>
    <w:multiLevelType w:val="hybridMultilevel"/>
    <w:tmpl w:val="C9DA28AE"/>
    <w:lvl w:ilvl="0" w:tplc="9CF6F350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5">
    <w:nsid w:val="1AF42BB9"/>
    <w:multiLevelType w:val="hybridMultilevel"/>
    <w:tmpl w:val="1D20CD94"/>
    <w:lvl w:ilvl="0" w:tplc="7F7ADDEA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6">
    <w:nsid w:val="1D434D82"/>
    <w:multiLevelType w:val="hybridMultilevel"/>
    <w:tmpl w:val="4DBEC176"/>
    <w:lvl w:ilvl="0" w:tplc="98D2504E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7">
    <w:nsid w:val="1DD07B06"/>
    <w:multiLevelType w:val="hybridMultilevel"/>
    <w:tmpl w:val="C86EA7AA"/>
    <w:lvl w:ilvl="0" w:tplc="E3780B46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8">
    <w:nsid w:val="22956985"/>
    <w:multiLevelType w:val="hybridMultilevel"/>
    <w:tmpl w:val="1750D69A"/>
    <w:lvl w:ilvl="0" w:tplc="9514CDFE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9">
    <w:nsid w:val="3188629C"/>
    <w:multiLevelType w:val="hybridMultilevel"/>
    <w:tmpl w:val="F0B4B802"/>
    <w:lvl w:ilvl="0" w:tplc="5290DEA4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0">
    <w:nsid w:val="3F9E53F1"/>
    <w:multiLevelType w:val="hybridMultilevel"/>
    <w:tmpl w:val="971A61B6"/>
    <w:lvl w:ilvl="0" w:tplc="496E8A6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  <w:rPr>
        <w:rFonts w:cs="Times New Roman"/>
      </w:rPr>
    </w:lvl>
  </w:abstractNum>
  <w:abstractNum w:abstractNumId="11">
    <w:nsid w:val="45DC508F"/>
    <w:multiLevelType w:val="hybridMultilevel"/>
    <w:tmpl w:val="ECDAFE6A"/>
    <w:lvl w:ilvl="0" w:tplc="ED6A8578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2">
    <w:nsid w:val="543F4E10"/>
    <w:multiLevelType w:val="hybridMultilevel"/>
    <w:tmpl w:val="681A2D8E"/>
    <w:lvl w:ilvl="0" w:tplc="33D03518">
      <w:start w:val="1"/>
      <w:numFmt w:val="lowerLetter"/>
      <w:lvlText w:val="%1."/>
      <w:lvlJc w:val="left"/>
      <w:pPr>
        <w:ind w:left="1143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3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3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3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3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3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3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3" w:hanging="400"/>
      </w:pPr>
      <w:rPr>
        <w:rFonts w:cs="Times New Roman"/>
      </w:rPr>
    </w:lvl>
  </w:abstractNum>
  <w:abstractNum w:abstractNumId="13">
    <w:nsid w:val="5B423060"/>
    <w:multiLevelType w:val="hybridMultilevel"/>
    <w:tmpl w:val="84AC3CCA"/>
    <w:lvl w:ilvl="0" w:tplc="67D83084">
      <w:start w:val="1"/>
      <w:numFmt w:val="lowerLetter"/>
      <w:lvlText w:val="%1."/>
      <w:lvlJc w:val="left"/>
      <w:pPr>
        <w:ind w:left="1142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2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2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2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2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2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2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2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2" w:hanging="400"/>
      </w:pPr>
      <w:rPr>
        <w:rFonts w:cs="Times New Roman"/>
      </w:rPr>
    </w:lvl>
  </w:abstractNum>
  <w:abstractNum w:abstractNumId="14">
    <w:nsid w:val="5CEB6D69"/>
    <w:multiLevelType w:val="hybridMultilevel"/>
    <w:tmpl w:val="A05A1BBC"/>
    <w:lvl w:ilvl="0" w:tplc="B1603EB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  <w:rPr>
        <w:rFonts w:cs="Times New Roman"/>
      </w:rPr>
    </w:lvl>
  </w:abstractNum>
  <w:abstractNum w:abstractNumId="15">
    <w:nsid w:val="67143735"/>
    <w:multiLevelType w:val="hybridMultilevel"/>
    <w:tmpl w:val="567C611E"/>
    <w:lvl w:ilvl="0" w:tplc="AF1E87E8">
      <w:start w:val="1"/>
      <w:numFmt w:val="lowerLetter"/>
      <w:lvlText w:val="%1."/>
      <w:lvlJc w:val="left"/>
      <w:pPr>
        <w:ind w:left="1158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98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98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98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98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98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98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98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98" w:hanging="400"/>
      </w:pPr>
      <w:rPr>
        <w:rFonts w:cs="Times New Roman"/>
      </w:rPr>
    </w:lvl>
  </w:abstractNum>
  <w:abstractNum w:abstractNumId="16">
    <w:nsid w:val="6B502F09"/>
    <w:multiLevelType w:val="hybridMultilevel"/>
    <w:tmpl w:val="83D4CD88"/>
    <w:lvl w:ilvl="0" w:tplc="C4907492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7">
    <w:nsid w:val="6CD1673C"/>
    <w:multiLevelType w:val="hybridMultilevel"/>
    <w:tmpl w:val="813658B2"/>
    <w:lvl w:ilvl="0" w:tplc="2856D01C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18">
    <w:nsid w:val="6DD262B0"/>
    <w:multiLevelType w:val="hybridMultilevel"/>
    <w:tmpl w:val="D5CCAC6A"/>
    <w:lvl w:ilvl="0" w:tplc="22CA1952">
      <w:start w:val="11"/>
      <w:numFmt w:val="decimal"/>
      <w:lvlText w:val="%1."/>
      <w:lvlJc w:val="left"/>
      <w:pPr>
        <w:ind w:left="1145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85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5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5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85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85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5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85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5" w:hanging="400"/>
      </w:pPr>
      <w:rPr>
        <w:rFonts w:cs="Times New Roman"/>
      </w:rPr>
    </w:lvl>
  </w:abstractNum>
  <w:abstractNum w:abstractNumId="19">
    <w:nsid w:val="6F33496F"/>
    <w:multiLevelType w:val="hybridMultilevel"/>
    <w:tmpl w:val="C9288C2C"/>
    <w:lvl w:ilvl="0" w:tplc="8924A726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abstractNum w:abstractNumId="20">
    <w:nsid w:val="75C85773"/>
    <w:multiLevelType w:val="hybridMultilevel"/>
    <w:tmpl w:val="72F0F96C"/>
    <w:lvl w:ilvl="0" w:tplc="C3C62D7C">
      <w:start w:val="1"/>
      <w:numFmt w:val="lowerLetter"/>
      <w:lvlText w:val="%1."/>
      <w:lvlJc w:val="left"/>
      <w:pPr>
        <w:ind w:left="1081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521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1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1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721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1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1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1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1" w:hanging="400"/>
      </w:pPr>
      <w:rPr>
        <w:rFonts w:cs="Times New Roman"/>
      </w:r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12"/>
  </w:num>
  <w:num w:numId="5">
    <w:abstractNumId w:val="7"/>
  </w:num>
  <w:num w:numId="6">
    <w:abstractNumId w:val="1"/>
  </w:num>
  <w:num w:numId="7">
    <w:abstractNumId w:val="16"/>
  </w:num>
  <w:num w:numId="8">
    <w:abstractNumId w:val="11"/>
  </w:num>
  <w:num w:numId="9">
    <w:abstractNumId w:val="17"/>
  </w:num>
  <w:num w:numId="10">
    <w:abstractNumId w:val="2"/>
  </w:num>
  <w:num w:numId="11">
    <w:abstractNumId w:val="3"/>
  </w:num>
  <w:num w:numId="12">
    <w:abstractNumId w:val="19"/>
  </w:num>
  <w:num w:numId="13">
    <w:abstractNumId w:val="8"/>
  </w:num>
  <w:num w:numId="14">
    <w:abstractNumId w:val="13"/>
  </w:num>
  <w:num w:numId="15">
    <w:abstractNumId w:val="15"/>
  </w:num>
  <w:num w:numId="16">
    <w:abstractNumId w:val="4"/>
  </w:num>
  <w:num w:numId="17">
    <w:abstractNumId w:val="20"/>
  </w:num>
  <w:num w:numId="18">
    <w:abstractNumId w:val="10"/>
  </w:num>
  <w:num w:numId="19">
    <w:abstractNumId w:val="0"/>
  </w:num>
  <w:num w:numId="20">
    <w:abstractNumId w:val="6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6DE"/>
    <w:rsid w:val="00005EBF"/>
    <w:rsid w:val="00035C48"/>
    <w:rsid w:val="00037C4C"/>
    <w:rsid w:val="00066E9A"/>
    <w:rsid w:val="00077261"/>
    <w:rsid w:val="000868BB"/>
    <w:rsid w:val="0010106D"/>
    <w:rsid w:val="00106E78"/>
    <w:rsid w:val="001323D0"/>
    <w:rsid w:val="001415FC"/>
    <w:rsid w:val="0014214F"/>
    <w:rsid w:val="001623D6"/>
    <w:rsid w:val="00165DE5"/>
    <w:rsid w:val="0016782A"/>
    <w:rsid w:val="00180BEE"/>
    <w:rsid w:val="00191A9A"/>
    <w:rsid w:val="001A22CD"/>
    <w:rsid w:val="001B3682"/>
    <w:rsid w:val="001D0945"/>
    <w:rsid w:val="001D0C63"/>
    <w:rsid w:val="001F2417"/>
    <w:rsid w:val="001F4B04"/>
    <w:rsid w:val="00247B87"/>
    <w:rsid w:val="00262FDF"/>
    <w:rsid w:val="0027217A"/>
    <w:rsid w:val="00284114"/>
    <w:rsid w:val="002875CB"/>
    <w:rsid w:val="00290DC6"/>
    <w:rsid w:val="002B7B5A"/>
    <w:rsid w:val="002E01C5"/>
    <w:rsid w:val="0035122D"/>
    <w:rsid w:val="00353B60"/>
    <w:rsid w:val="00380D46"/>
    <w:rsid w:val="003B6FE9"/>
    <w:rsid w:val="003C3058"/>
    <w:rsid w:val="003D1FCF"/>
    <w:rsid w:val="003D3B39"/>
    <w:rsid w:val="003D4BDE"/>
    <w:rsid w:val="003D66DE"/>
    <w:rsid w:val="004064DC"/>
    <w:rsid w:val="00431B29"/>
    <w:rsid w:val="00455395"/>
    <w:rsid w:val="00556BCD"/>
    <w:rsid w:val="00561A80"/>
    <w:rsid w:val="00575EFD"/>
    <w:rsid w:val="0059659B"/>
    <w:rsid w:val="005A4C6C"/>
    <w:rsid w:val="005F0597"/>
    <w:rsid w:val="00611508"/>
    <w:rsid w:val="006302A8"/>
    <w:rsid w:val="00631BF3"/>
    <w:rsid w:val="006571CC"/>
    <w:rsid w:val="00664E06"/>
    <w:rsid w:val="0069024D"/>
    <w:rsid w:val="0069069D"/>
    <w:rsid w:val="00696614"/>
    <w:rsid w:val="006A6A54"/>
    <w:rsid w:val="006B2F18"/>
    <w:rsid w:val="006B5A37"/>
    <w:rsid w:val="006B7C64"/>
    <w:rsid w:val="00701A53"/>
    <w:rsid w:val="00725912"/>
    <w:rsid w:val="00741E2A"/>
    <w:rsid w:val="007B259B"/>
    <w:rsid w:val="007F4193"/>
    <w:rsid w:val="008041CC"/>
    <w:rsid w:val="00804F47"/>
    <w:rsid w:val="00814E13"/>
    <w:rsid w:val="00893638"/>
    <w:rsid w:val="008B2162"/>
    <w:rsid w:val="008B6BC4"/>
    <w:rsid w:val="008E0C5D"/>
    <w:rsid w:val="008E12B2"/>
    <w:rsid w:val="009116AF"/>
    <w:rsid w:val="0092194F"/>
    <w:rsid w:val="0097543B"/>
    <w:rsid w:val="009A50FD"/>
    <w:rsid w:val="009A7F4A"/>
    <w:rsid w:val="009E1C24"/>
    <w:rsid w:val="009E4710"/>
    <w:rsid w:val="00A06126"/>
    <w:rsid w:val="00A109AE"/>
    <w:rsid w:val="00A31CC9"/>
    <w:rsid w:val="00A75E25"/>
    <w:rsid w:val="00A7623E"/>
    <w:rsid w:val="00A87202"/>
    <w:rsid w:val="00A914A9"/>
    <w:rsid w:val="00AC3A07"/>
    <w:rsid w:val="00B333B0"/>
    <w:rsid w:val="00B52EFF"/>
    <w:rsid w:val="00B7613F"/>
    <w:rsid w:val="00B87D4D"/>
    <w:rsid w:val="00BA05D2"/>
    <w:rsid w:val="00BA7717"/>
    <w:rsid w:val="00C027F6"/>
    <w:rsid w:val="00C0625B"/>
    <w:rsid w:val="00C151CD"/>
    <w:rsid w:val="00C4482B"/>
    <w:rsid w:val="00CA7EC3"/>
    <w:rsid w:val="00CD5B67"/>
    <w:rsid w:val="00CE089E"/>
    <w:rsid w:val="00CE24D2"/>
    <w:rsid w:val="00D07F17"/>
    <w:rsid w:val="00D16A18"/>
    <w:rsid w:val="00D55621"/>
    <w:rsid w:val="00D84397"/>
    <w:rsid w:val="00D91800"/>
    <w:rsid w:val="00D95E02"/>
    <w:rsid w:val="00DA3EC5"/>
    <w:rsid w:val="00DB0BAA"/>
    <w:rsid w:val="00E06712"/>
    <w:rsid w:val="00E24EE3"/>
    <w:rsid w:val="00E5534A"/>
    <w:rsid w:val="00E558ED"/>
    <w:rsid w:val="00E62DB3"/>
    <w:rsid w:val="00E80552"/>
    <w:rsid w:val="00E8533C"/>
    <w:rsid w:val="00E908E3"/>
    <w:rsid w:val="00EB0C4D"/>
    <w:rsid w:val="00EB7B34"/>
    <w:rsid w:val="00ED36E9"/>
    <w:rsid w:val="00EE2DF7"/>
    <w:rsid w:val="00F1192F"/>
    <w:rsid w:val="00F16505"/>
    <w:rsid w:val="00F27FD4"/>
    <w:rsid w:val="00F377D6"/>
    <w:rsid w:val="00F643F4"/>
    <w:rsid w:val="00F7071E"/>
    <w:rsid w:val="00F7566D"/>
    <w:rsid w:val="00F91573"/>
    <w:rsid w:val="00FB128B"/>
    <w:rsid w:val="00FB3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?? ??" w:eastAsia="?? ??" w:hAnsi="?? ??" w:cs="Times New Roman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2B7B5A"/>
    <w:pPr>
      <w:widowControl w:val="0"/>
      <w:wordWrap w:val="0"/>
      <w:autoSpaceDE w:val="0"/>
      <w:autoSpaceDN w:val="0"/>
      <w:jc w:val="both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2DF7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2DF7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2DF7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E2DF7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E2DF7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  <w:sz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E2DF7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E2DF7"/>
    <w:pPr>
      <w:spacing w:before="300"/>
      <w:outlineLvl w:val="6"/>
    </w:pPr>
    <w:rPr>
      <w:caps/>
      <w:color w:val="365F91"/>
      <w:spacing w:val="10"/>
      <w:sz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E2DF7"/>
    <w:pPr>
      <w:spacing w:before="30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E2DF7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2DF7"/>
    <w:rPr>
      <w:rFonts w:cs="Times New Roman"/>
      <w:b/>
      <w:bCs/>
      <w:caps/>
      <w:color w:val="FFFFFF"/>
      <w:spacing w:val="15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E2DF7"/>
    <w:rPr>
      <w:rFonts w:cs="Times New Roman"/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E2DF7"/>
    <w:rPr>
      <w:rFonts w:cs="Times New Roman"/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E2DF7"/>
    <w:rPr>
      <w:rFonts w:cs="Times New Roman"/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E2DF7"/>
    <w:rPr>
      <w:rFonts w:cs="Times New Roman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E2DF7"/>
    <w:rPr>
      <w:rFonts w:cs="Times New Roman"/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EE2DF7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EE2DF7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EE2DF7"/>
    <w:rPr>
      <w:rFonts w:cs="Times New Roman"/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EE2DF7"/>
    <w:pPr>
      <w:spacing w:after="1000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E2DF7"/>
    <w:rPr>
      <w:rFonts w:cs="Times New Roman"/>
      <w:caps/>
      <w:color w:val="595959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EE2DF7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EE2DF7"/>
    <w:rPr>
      <w:rFonts w:cs="Times New Roman"/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99"/>
    <w:qFormat/>
    <w:rsid w:val="00EE2DF7"/>
  </w:style>
  <w:style w:type="character" w:customStyle="1" w:styleId="NoSpacingChar">
    <w:name w:val="No Spacing Char"/>
    <w:basedOn w:val="DefaultParagraphFont"/>
    <w:link w:val="NoSpacing"/>
    <w:uiPriority w:val="99"/>
    <w:locked/>
    <w:rsid w:val="00EE2DF7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EE2DF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EE2DF7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EE2DF7"/>
    <w:rPr>
      <w:rFonts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EE2DF7"/>
    <w:pPr>
      <w:pBdr>
        <w:top w:val="single" w:sz="4" w:space="10" w:color="4F81BD"/>
        <w:left w:val="single" w:sz="4" w:space="10" w:color="4F81BD"/>
      </w:pBdr>
      <w:ind w:left="1296" w:right="1152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EE2DF7"/>
    <w:rPr>
      <w:rFonts w:cs="Times New Roman"/>
      <w:i/>
      <w:iCs/>
      <w:color w:val="4F81B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EE2DF7"/>
    <w:rPr>
      <w:i/>
      <w:color w:val="243F60"/>
    </w:rPr>
  </w:style>
  <w:style w:type="character" w:styleId="IntenseEmphasis">
    <w:name w:val="Intense Emphasis"/>
    <w:basedOn w:val="DefaultParagraphFont"/>
    <w:uiPriority w:val="99"/>
    <w:qFormat/>
    <w:rsid w:val="00EE2DF7"/>
    <w:rPr>
      <w:b/>
      <w:caps/>
      <w:color w:val="243F60"/>
      <w:spacing w:val="10"/>
    </w:rPr>
  </w:style>
  <w:style w:type="character" w:styleId="SubtleReference">
    <w:name w:val="Subtle Reference"/>
    <w:basedOn w:val="DefaultParagraphFont"/>
    <w:uiPriority w:val="99"/>
    <w:qFormat/>
    <w:rsid w:val="00EE2DF7"/>
    <w:rPr>
      <w:b/>
      <w:color w:val="4F81BD"/>
    </w:rPr>
  </w:style>
  <w:style w:type="character" w:styleId="IntenseReference">
    <w:name w:val="Intense Reference"/>
    <w:basedOn w:val="DefaultParagraphFont"/>
    <w:uiPriority w:val="99"/>
    <w:qFormat/>
    <w:rsid w:val="00EE2DF7"/>
    <w:rPr>
      <w:b/>
      <w:i/>
      <w:caps/>
      <w:color w:val="4F81BD"/>
    </w:rPr>
  </w:style>
  <w:style w:type="character" w:styleId="BookTitle">
    <w:name w:val="Book Title"/>
    <w:basedOn w:val="DefaultParagraphFont"/>
    <w:uiPriority w:val="99"/>
    <w:qFormat/>
    <w:rsid w:val="00EE2DF7"/>
    <w:rPr>
      <w:b/>
      <w:i/>
      <w:spacing w:val="9"/>
    </w:rPr>
  </w:style>
  <w:style w:type="paragraph" w:styleId="TOCHeading">
    <w:name w:val="TOC Heading"/>
    <w:basedOn w:val="Heading1"/>
    <w:next w:val="Normal"/>
    <w:uiPriority w:val="99"/>
    <w:qFormat/>
    <w:rsid w:val="00EE2DF7"/>
    <w:pPr>
      <w:outlineLvl w:val="9"/>
    </w:pPr>
  </w:style>
  <w:style w:type="paragraph" w:styleId="Header">
    <w:name w:val="header"/>
    <w:basedOn w:val="Normal"/>
    <w:link w:val="HeaderChar"/>
    <w:uiPriority w:val="99"/>
    <w:rsid w:val="003D66D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D66DE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3D66D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D66DE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66D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66DE"/>
    <w:rPr>
      <w:rFonts w:ascii="?? ??" w:eastAsia="Times New Roman" w:hAnsi="?? ??" w:cs="Times New Roman"/>
      <w:sz w:val="18"/>
      <w:szCs w:val="18"/>
    </w:rPr>
  </w:style>
  <w:style w:type="table" w:styleId="TableGrid">
    <w:name w:val="Table Grid"/>
    <w:basedOn w:val="TableNormal"/>
    <w:uiPriority w:val="99"/>
    <w:rsid w:val="00AC3A07"/>
    <w:rPr>
      <w:rFonts w:eastAsia="Times New Roman"/>
      <w:kern w:val="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8</Pages>
  <Words>468</Words>
  <Characters>2668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Reading Boat 2</dc:title>
  <dc:subject/>
  <dc:creator>user</dc:creator>
  <cp:keywords/>
  <dc:description/>
  <cp:lastModifiedBy>chj</cp:lastModifiedBy>
  <cp:revision>3</cp:revision>
  <cp:lastPrinted>2011-12-15T02:26:00Z</cp:lastPrinted>
  <dcterms:created xsi:type="dcterms:W3CDTF">2012-01-03T05:57:00Z</dcterms:created>
  <dcterms:modified xsi:type="dcterms:W3CDTF">2012-01-03T05:58:00Z</dcterms:modified>
</cp:coreProperties>
</file>